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17F2" w14:textId="05428B4B" w:rsidR="00C72712" w:rsidRPr="00B55217" w:rsidRDefault="00F953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t xml:space="preserve"> </w:t>
      </w:r>
      <w:r w:rsidR="00B55217" w:rsidRPr="00B55217">
        <w:rPr>
          <w:rFonts w:ascii="Arial" w:eastAsia="MS Mincho" w:hAnsi="Arial" w:cs="Arial"/>
          <w:b/>
          <w:sz w:val="24"/>
          <w:szCs w:val="24"/>
          <w:lang w:eastAsia="ja-JP"/>
        </w:rPr>
        <w:t>223220</w:t>
      </w:r>
    </w:p>
    <w:p w14:paraId="7D427AEC" w14:textId="1F2DDB08" w:rsidR="00C72712" w:rsidRDefault="00F953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-18 Nov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A72B208" w14:textId="77777777" w:rsidR="00C72712" w:rsidRDefault="00C7271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24D851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  <w:t>N</w:t>
      </w:r>
      <w:r>
        <w:rPr>
          <w:rFonts w:ascii="Arial" w:eastAsia="宋体" w:hAnsi="Arial" w:hint="eastAsia"/>
          <w:sz w:val="24"/>
          <w:szCs w:val="24"/>
          <w:lang w:eastAsia="zh-CN"/>
        </w:rPr>
        <w:t>ew</w:t>
      </w:r>
      <w:r>
        <w:rPr>
          <w:rFonts w:ascii="Arial" w:eastAsia="宋体" w:hAnsi="Arial"/>
          <w:sz w:val="24"/>
          <w:szCs w:val="24"/>
          <w:lang w:eastAsia="en-GB"/>
        </w:rPr>
        <w:t xml:space="preserve"> use case</w:t>
      </w:r>
      <w:r>
        <w:t xml:space="preserve"> </w:t>
      </w:r>
      <w:r>
        <w:rPr>
          <w:rFonts w:ascii="Arial" w:eastAsia="宋体" w:hAnsi="Arial"/>
          <w:sz w:val="24"/>
          <w:szCs w:val="24"/>
          <w:lang w:eastAsia="zh-CN"/>
        </w:rPr>
        <w:t>for enabling multiple services between UEs</w:t>
      </w:r>
    </w:p>
    <w:p w14:paraId="298B5532" w14:textId="34DB397D" w:rsidR="00C72712" w:rsidRDefault="00394C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B55217">
        <w:rPr>
          <w:rFonts w:ascii="Arial" w:eastAsia="宋体" w:hAnsi="Arial"/>
          <w:sz w:val="24"/>
          <w:szCs w:val="24"/>
          <w:lang w:eastAsia="en-GB"/>
        </w:rPr>
        <w:t>7.7</w:t>
      </w:r>
    </w:p>
    <w:p w14:paraId="61503ABA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China Telecom</w:t>
      </w:r>
    </w:p>
    <w:p w14:paraId="5DE9CA0F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bCs/>
          <w:sz w:val="24"/>
          <w:szCs w:val="24"/>
          <w:lang w:val="en-US" w:eastAsia="en-GB"/>
        </w:rPr>
        <w:t>Wen Qi (</w:t>
      </w:r>
      <w:hyperlink r:id="rId8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qiw@chinatelecom.cn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6CF98F24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bCs/>
          <w:sz w:val="24"/>
          <w:szCs w:val="24"/>
          <w:lang w:val="en-US" w:eastAsia="en-GB"/>
        </w:rPr>
        <w:tab/>
        <w:t>Xu Xia (</w:t>
      </w:r>
      <w:hyperlink r:id="rId9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xiaxu@chinatelecom.cn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3CF55549" w14:textId="77777777" w:rsidR="00C72712" w:rsidRDefault="00C72712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2AD59914" w14:textId="77777777" w:rsidR="00C72712" w:rsidRDefault="00F953B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eastAsia="Calibri" w:hAnsi="Arial" w:cs="Arial" w:hint="eastAsia"/>
          <w:i/>
          <w:sz w:val="22"/>
          <w:szCs w:val="22"/>
        </w:rPr>
        <w:t>FS_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5GSAT</w:t>
      </w:r>
      <w:r>
        <w:rPr>
          <w:rFonts w:ascii="Arial" w:eastAsia="Calibri" w:hAnsi="Arial" w:cs="Arial" w:hint="eastAsia"/>
          <w:i/>
          <w:sz w:val="22"/>
          <w:szCs w:val="22"/>
        </w:rPr>
        <w:t>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p</w:t>
      </w:r>
      <w:r>
        <w:rPr>
          <w:rFonts w:ascii="Arial" w:eastAsia="Calibri" w:hAnsi="Arial" w:cs="Arial" w:hint="eastAsia"/>
          <w:i/>
          <w:sz w:val="22"/>
          <w:szCs w:val="22"/>
        </w:rPr>
        <w:t>h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3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865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5F5E59A6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1A216C9" w14:textId="77777777" w:rsidR="00C72712" w:rsidRDefault="00F953B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0" w:name="_Toc100862436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 xml:space="preserve"> Use case for enabling multiple communication services between UEs </w:t>
      </w:r>
    </w:p>
    <w:p w14:paraId="025102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" w:name="_Toc100862437"/>
      <w:bookmarkEnd w:id="0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1</w:t>
      </w:r>
      <w:r>
        <w:rPr>
          <w:rFonts w:eastAsia="Times New Roman"/>
          <w:lang w:eastAsia="zh-CN"/>
        </w:rPr>
        <w:tab/>
        <w:t>Description</w:t>
      </w:r>
      <w:bookmarkEnd w:id="1"/>
    </w:p>
    <w:p w14:paraId="78E9F2C5" w14:textId="77777777" w:rsidR="00C72712" w:rsidRDefault="00F953B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="009B61B0">
        <w:rPr>
          <w:lang w:val="en-US" w:eastAsia="zh-CN"/>
        </w:rPr>
        <w:t>behaviors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trace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of wild animals are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 xml:space="preserve">evidence </w:t>
      </w:r>
      <w:r>
        <w:rPr>
          <w:lang w:eastAsia="zh-CN"/>
        </w:rPr>
        <w:t xml:space="preserve">of </w:t>
      </w:r>
      <w:r>
        <w:rPr>
          <w:rFonts w:hint="eastAsia"/>
          <w:lang w:val="en-US" w:eastAsia="zh-CN"/>
        </w:rPr>
        <w:t xml:space="preserve">nature </w:t>
      </w:r>
      <w:r>
        <w:rPr>
          <w:lang w:eastAsia="zh-CN"/>
        </w:rPr>
        <w:t>science. Researchers often use camouflage cameras blend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in with their surroundings to observe wild animals. Meanwhile, researchers need to stay far enough away from the wild animals in order not to disturb their normal behaviour. </w:t>
      </w:r>
    </w:p>
    <w:p w14:paraId="42136402" w14:textId="77777777" w:rsidR="00C72712" w:rsidRPr="00847F39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African savannah </w:t>
      </w:r>
      <w:r w:rsidRPr="00847F39">
        <w:rPr>
          <w:rFonts w:hint="eastAsia"/>
          <w:lang w:val="en-US" w:eastAsia="zh-CN"/>
        </w:rPr>
        <w:t xml:space="preserve">is a good place for researches </w:t>
      </w:r>
      <w:r w:rsidRPr="00847F39">
        <w:rPr>
          <w:lang w:eastAsia="zh-CN"/>
        </w:rPr>
        <w:t xml:space="preserve">to observe </w:t>
      </w:r>
      <w:r w:rsidRPr="00847F39">
        <w:rPr>
          <w:rFonts w:hint="eastAsia"/>
          <w:lang w:val="en-US" w:eastAsia="zh-CN"/>
        </w:rPr>
        <w:t>and study lions</w:t>
      </w:r>
      <w:r w:rsidRPr="00847F39">
        <w:rPr>
          <w:lang w:eastAsia="zh-CN"/>
        </w:rPr>
        <w:t xml:space="preserve">. </w:t>
      </w:r>
      <w:r w:rsidRPr="00847F39">
        <w:rPr>
          <w:rFonts w:hint="eastAsia"/>
          <w:lang w:val="en-US" w:eastAsia="zh-CN"/>
        </w:rPr>
        <w:t>Usually, t</w:t>
      </w:r>
      <w:r w:rsidRPr="00847F39">
        <w:rPr>
          <w:lang w:eastAsia="zh-CN"/>
        </w:rPr>
        <w:t xml:space="preserve">he researchers </w:t>
      </w:r>
      <w:r w:rsidRPr="00847F39">
        <w:rPr>
          <w:rFonts w:hint="eastAsia"/>
          <w:lang w:val="en-US" w:eastAsia="zh-CN"/>
        </w:rPr>
        <w:t xml:space="preserve">are </w:t>
      </w:r>
      <w:r w:rsidRPr="00847F39">
        <w:rPr>
          <w:lang w:eastAsia="zh-CN"/>
        </w:rPr>
        <w:t xml:space="preserve">camped </w:t>
      </w:r>
      <w:r w:rsidRPr="00847F39">
        <w:rPr>
          <w:rFonts w:hint="eastAsia"/>
          <w:lang w:val="en-US" w:eastAsia="zh-CN"/>
        </w:rPr>
        <w:t>far</w:t>
      </w:r>
      <w:r w:rsidRPr="00847F39">
        <w:rPr>
          <w:lang w:eastAsia="zh-CN"/>
        </w:rPr>
        <w:t xml:space="preserve"> from the pride</w:t>
      </w:r>
      <w:r w:rsidRPr="00847F39">
        <w:rPr>
          <w:rFonts w:hint="eastAsia"/>
          <w:lang w:val="en-US" w:eastAsia="zh-CN"/>
        </w:rPr>
        <w:t>, and</w:t>
      </w:r>
      <w:r w:rsidRPr="00847F39">
        <w:rPr>
          <w:lang w:eastAsia="zh-CN"/>
        </w:rPr>
        <w:t xml:space="preserve"> manipulate </w:t>
      </w:r>
      <w:r w:rsidRPr="00847F39">
        <w:rPr>
          <w:rFonts w:hint="eastAsia"/>
          <w:lang w:val="en-US" w:eastAsia="zh-CN"/>
        </w:rPr>
        <w:t>several</w:t>
      </w:r>
      <w:r w:rsidRPr="00847F39">
        <w:rPr>
          <w:lang w:eastAsia="zh-CN"/>
        </w:rPr>
        <w:t xml:space="preserve"> mobile camouflage camera to approach the pride and take videos for them. The camera</w:t>
      </w:r>
      <w:r w:rsidRPr="00847F39">
        <w:rPr>
          <w:rFonts w:hint="eastAsia"/>
          <w:lang w:val="en-US" w:eastAsia="zh-CN"/>
        </w:rPr>
        <w:t xml:space="preserve"> with inner analysis functions</w:t>
      </w:r>
      <w:r w:rsidRPr="00847F39">
        <w:rPr>
          <w:lang w:eastAsia="zh-CN"/>
        </w:rPr>
        <w:t xml:space="preserve"> can identify some typical </w:t>
      </w:r>
      <w:r w:rsidRPr="00847F39">
        <w:rPr>
          <w:rFonts w:hint="eastAsia"/>
          <w:lang w:val="en-US" w:eastAsia="zh-CN"/>
        </w:rPr>
        <w:t xml:space="preserve">behaviors </w:t>
      </w:r>
      <w:r w:rsidRPr="00847F39">
        <w:rPr>
          <w:lang w:eastAsia="zh-CN"/>
        </w:rPr>
        <w:t xml:space="preserve">and send </w:t>
      </w:r>
      <w:r w:rsidRPr="00847F39">
        <w:rPr>
          <w:rFonts w:hint="eastAsia"/>
          <w:lang w:val="en-US" w:eastAsia="zh-CN"/>
        </w:rPr>
        <w:t xml:space="preserve">corresponding </w:t>
      </w:r>
      <w:r w:rsidRPr="00847F39">
        <w:rPr>
          <w:lang w:eastAsia="zh-CN"/>
        </w:rPr>
        <w:t xml:space="preserve">notifications to the researchers. In </w:t>
      </w:r>
      <w:r w:rsidRPr="00847F39">
        <w:rPr>
          <w:rFonts w:hint="eastAsia"/>
          <w:lang w:val="en-US" w:eastAsia="zh-CN"/>
        </w:rPr>
        <w:t>this way</w:t>
      </w:r>
      <w:r w:rsidRPr="00847F39">
        <w:rPr>
          <w:lang w:eastAsia="zh-CN"/>
        </w:rPr>
        <w:t xml:space="preserve">, researchers can </w:t>
      </w:r>
      <w:r w:rsidRPr="00847F39">
        <w:rPr>
          <w:rFonts w:hint="eastAsia"/>
          <w:lang w:val="en-US" w:eastAsia="zh-CN"/>
        </w:rPr>
        <w:t xml:space="preserve">record and trace the pride and </w:t>
      </w:r>
      <w:r w:rsidRPr="00847F39">
        <w:rPr>
          <w:lang w:eastAsia="zh-CN"/>
        </w:rPr>
        <w:t>call the rescue centre for help</w:t>
      </w:r>
      <w:r w:rsidRPr="00847F39">
        <w:rPr>
          <w:rFonts w:hint="eastAsia"/>
          <w:lang w:val="en-US" w:eastAsia="zh-CN"/>
        </w:rPr>
        <w:t xml:space="preserve"> when the lions get wounded</w:t>
      </w:r>
      <w:r w:rsidRPr="00847F39">
        <w:rPr>
          <w:lang w:eastAsia="zh-CN"/>
        </w:rPr>
        <w:t xml:space="preserve">. </w:t>
      </w:r>
    </w:p>
    <w:p w14:paraId="7CF0759E" w14:textId="77777777" w:rsidR="00C72712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In fact, to safeguard the ecology of wild animals, there is </w:t>
      </w:r>
      <w:r w:rsidRPr="00847F39">
        <w:rPr>
          <w:rFonts w:hint="eastAsia"/>
          <w:lang w:val="en-US" w:eastAsia="zh-CN"/>
        </w:rPr>
        <w:t xml:space="preserve">always </w:t>
      </w:r>
      <w:r w:rsidRPr="00847F39">
        <w:rPr>
          <w:lang w:eastAsia="zh-CN"/>
        </w:rPr>
        <w:t xml:space="preserve">no </w:t>
      </w:r>
      <w:r w:rsidRPr="00847F39">
        <w:rPr>
          <w:rFonts w:hint="eastAsia"/>
          <w:lang w:eastAsia="zh-CN"/>
        </w:rPr>
        <w:t>terrestrial network</w:t>
      </w:r>
      <w:r w:rsidRPr="00847F39">
        <w:rPr>
          <w:lang w:eastAsia="zh-CN"/>
        </w:rPr>
        <w:t>, and walkie-talkies are widely used for short distance communication there. However, because the camouflage camera</w:t>
      </w:r>
      <w:r w:rsidRPr="00847F39">
        <w:rPr>
          <w:rFonts w:hint="eastAsia"/>
          <w:lang w:val="en-US" w:eastAsia="zh-CN"/>
        </w:rPr>
        <w:t xml:space="preserve">, </w:t>
      </w:r>
      <w:r w:rsidRPr="00847F39">
        <w:rPr>
          <w:lang w:eastAsia="zh-CN"/>
        </w:rPr>
        <w:t xml:space="preserve">the rescue centre </w:t>
      </w:r>
      <w:r w:rsidRPr="00847F39">
        <w:rPr>
          <w:rFonts w:hint="eastAsia"/>
          <w:lang w:val="en-US" w:eastAsia="zh-CN"/>
        </w:rPr>
        <w:t xml:space="preserve">and </w:t>
      </w:r>
      <w:r w:rsidRPr="00847F39">
        <w:rPr>
          <w:lang w:eastAsia="zh-CN"/>
        </w:rPr>
        <w:t>the camp</w:t>
      </w:r>
      <w:r w:rsidRPr="00847F39">
        <w:rPr>
          <w:rFonts w:hint="eastAsia"/>
          <w:lang w:val="en-US" w:eastAsia="zh-CN"/>
        </w:rPr>
        <w:t xml:space="preserve"> </w:t>
      </w:r>
      <w:r w:rsidRPr="00847F39">
        <w:rPr>
          <w:lang w:eastAsia="zh-CN"/>
        </w:rPr>
        <w:t>are</w:t>
      </w:r>
      <w:r w:rsidRPr="00847F39">
        <w:rPr>
          <w:rFonts w:hint="eastAsia"/>
          <w:lang w:val="en-US" w:eastAsia="zh-CN"/>
        </w:rPr>
        <w:t xml:space="preserve"> usually</w:t>
      </w:r>
      <w:r w:rsidRPr="00847F39">
        <w:rPr>
          <w:lang w:eastAsia="zh-CN"/>
        </w:rPr>
        <w:t xml:space="preserve"> far away from</w:t>
      </w:r>
      <w:r w:rsidRPr="00847F39">
        <w:rPr>
          <w:rFonts w:hint="eastAsia"/>
          <w:lang w:val="en-US" w:eastAsia="zh-CN"/>
        </w:rPr>
        <w:t xml:space="preserve"> each other</w:t>
      </w:r>
      <w:r w:rsidRPr="00847F39">
        <w:rPr>
          <w:lang w:eastAsia="zh-CN"/>
        </w:rPr>
        <w:t xml:space="preserve">, the communication between </w:t>
      </w:r>
      <w:r w:rsidRPr="00847F39">
        <w:rPr>
          <w:rFonts w:hint="eastAsia"/>
          <w:lang w:val="en-US" w:eastAsia="zh-CN"/>
        </w:rPr>
        <w:t>them</w:t>
      </w:r>
      <w:r w:rsidRPr="00847F39">
        <w:rPr>
          <w:lang w:eastAsia="zh-CN"/>
        </w:rPr>
        <w:t xml:space="preserve"> can only be </w:t>
      </w:r>
      <w:r w:rsidRPr="00847F39">
        <w:rPr>
          <w:rFonts w:hint="eastAsia"/>
          <w:lang w:val="en-US" w:eastAsia="zh-CN"/>
        </w:rPr>
        <w:t xml:space="preserve">easily </w:t>
      </w:r>
      <w:r w:rsidRPr="00847F39">
        <w:rPr>
          <w:lang w:eastAsia="zh-CN"/>
        </w:rPr>
        <w:t>realized with the help of satellites. In general, both the video stream and the voice call need to be transmitted to a nearby terrestrial network first</w:t>
      </w:r>
      <w:r w:rsidRPr="00847F39">
        <w:rPr>
          <w:rFonts w:hint="eastAsia"/>
          <w:lang w:val="en-US" w:eastAsia="zh-CN"/>
        </w:rPr>
        <w:t>, so</w:t>
      </w:r>
      <w:r w:rsidRPr="00847F39">
        <w:rPr>
          <w:lang w:eastAsia="zh-CN"/>
        </w:rPr>
        <w:t xml:space="preserve"> it will affect communication efficiency, especially in emergency situations.</w:t>
      </w:r>
    </w:p>
    <w:p w14:paraId="2FDD26E2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2" w:name="_Toc100862438"/>
      <w:bookmarkStart w:id="3" w:name="_Hlk101441008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.2</w:t>
      </w:r>
      <w:r>
        <w:rPr>
          <w:rFonts w:eastAsia="Times New Roman"/>
          <w:lang w:eastAsia="zh-CN"/>
        </w:rPr>
        <w:tab/>
        <w:t>Pre-conditions</w:t>
      </w:r>
      <w:bookmarkEnd w:id="2"/>
    </w:p>
    <w:p w14:paraId="522988F0" w14:textId="77777777" w:rsidR="00C72712" w:rsidRDefault="00F953BF">
      <w:pPr>
        <w:rPr>
          <w:lang w:eastAsia="zh-CN"/>
        </w:rPr>
      </w:pPr>
      <w:r>
        <w:rPr>
          <w:lang w:eastAsia="zh-CN"/>
        </w:rPr>
        <w:t>There is</w:t>
      </w:r>
      <w:r>
        <w:rPr>
          <w:rFonts w:hint="eastAsia"/>
          <w:lang w:eastAsia="zh-CN"/>
        </w:rPr>
        <w:t xml:space="preserve"> no terrestrial network </w:t>
      </w:r>
      <w:r>
        <w:rPr>
          <w:lang w:eastAsia="zh-CN"/>
        </w:rPr>
        <w:t>in the African savannah,</w:t>
      </w:r>
      <w:r>
        <w:rPr>
          <w:rFonts w:hint="eastAsia"/>
          <w:lang w:eastAsia="zh-CN"/>
        </w:rPr>
        <w:t xml:space="preserve"> but</w:t>
      </w:r>
      <w:r>
        <w:rPr>
          <w:lang w:eastAsia="zh-CN"/>
        </w:rPr>
        <w:t xml:space="preserve"> it is</w:t>
      </w:r>
      <w:r>
        <w:rPr>
          <w:rFonts w:hint="eastAsia"/>
          <w:lang w:eastAsia="zh-CN"/>
        </w:rPr>
        <w:t xml:space="preserve"> covered</w:t>
      </w:r>
      <w:r>
        <w:rPr>
          <w:rFonts w:hint="eastAsia"/>
          <w:lang w:val="en-US" w:eastAsia="zh-CN"/>
        </w:rPr>
        <w:t xml:space="preserve"> and served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>s owned by</w:t>
      </w:r>
      <w:r>
        <w:rPr>
          <w:rFonts w:hint="eastAsia"/>
          <w:lang w:eastAsia="zh-CN"/>
        </w:rPr>
        <w:t xml:space="preserve"> Satellite Operator Sat</w:t>
      </w:r>
      <w:r>
        <w:rPr>
          <w:lang w:eastAsia="zh-CN"/>
        </w:rPr>
        <w:t>A.</w:t>
      </w:r>
    </w:p>
    <w:p w14:paraId="1E773B0D" w14:textId="77777777" w:rsidR="00C72712" w:rsidRDefault="00F953BF">
      <w:pPr>
        <w:rPr>
          <w:rFonts w:eastAsia="Times New Roman"/>
          <w:lang w:eastAsia="zh-CN"/>
        </w:rPr>
      </w:pPr>
      <w:r>
        <w:rPr>
          <w:lang w:eastAsia="zh-CN"/>
        </w:rPr>
        <w:t>TerA</w:t>
      </w:r>
      <w:r w:rsidR="00847F39">
        <w:rPr>
          <w:rFonts w:hint="eastAsia"/>
          <w:lang w:val="en-US" w:eastAsia="zh-CN"/>
        </w:rPr>
        <w:t xml:space="preserve"> which is</w:t>
      </w:r>
      <w:r w:rsidR="00847F39">
        <w:rPr>
          <w:lang w:eastAsia="zh-CN"/>
        </w:rPr>
        <w:t xml:space="preserve"> a terrestrial network operator</w:t>
      </w:r>
      <w:r>
        <w:rPr>
          <w:lang w:eastAsia="zh-CN"/>
        </w:rPr>
        <w:t xml:space="preserve"> contract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SatA to allow </w:t>
      </w:r>
      <w:r>
        <w:rPr>
          <w:rFonts w:eastAsia="Times New Roman"/>
          <w:lang w:eastAsia="zh-CN"/>
        </w:rPr>
        <w:t xml:space="preserve">communication services between devices </w:t>
      </w:r>
      <w:r>
        <w:rPr>
          <w:lang w:eastAsia="zh-CN"/>
        </w:rPr>
        <w:t xml:space="preserve">in the </w:t>
      </w:r>
      <w:r w:rsidR="00847F39">
        <w:rPr>
          <w:lang w:eastAsia="zh-CN"/>
        </w:rPr>
        <w:t>African savannah</w:t>
      </w:r>
      <w:r>
        <w:rPr>
          <w:rFonts w:eastAsia="Times New Roman"/>
          <w:lang w:eastAsia="zh-CN"/>
        </w:rPr>
        <w:t xml:space="preserve"> via satellite. That is, devices can communication directly via satellite without going through the ground network.</w:t>
      </w:r>
    </w:p>
    <w:p w14:paraId="5F212FB9" w14:textId="77777777" w:rsidR="00C72712" w:rsidRPr="00847F39" w:rsidRDefault="00F953BF">
      <w:pPr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 xml:space="preserve">To support multiple communication services simultaneously, </w:t>
      </w:r>
      <w:r w:rsidRPr="00847F39">
        <w:rPr>
          <w:rFonts w:eastAsia="Times New Roman"/>
          <w:lang w:eastAsia="zh-CN"/>
        </w:rPr>
        <w:t xml:space="preserve">TerA provides a variety of plans for </w:t>
      </w:r>
      <w:r w:rsidRPr="00847F39">
        <w:rPr>
          <w:rFonts w:eastAsia="Times New Roman" w:hint="eastAsia"/>
          <w:lang w:val="en-US" w:eastAsia="zh-CN"/>
        </w:rPr>
        <w:t>different purpose, e.g., video stream, voice call, etc.</w:t>
      </w:r>
      <w:bookmarkEnd w:id="3"/>
    </w:p>
    <w:p w14:paraId="1730A96C" w14:textId="77C5753C" w:rsidR="00C72712" w:rsidRDefault="00F953BF">
      <w:pPr>
        <w:rPr>
          <w:lang w:val="en-US" w:eastAsia="zh-CN"/>
        </w:rPr>
      </w:pPr>
      <w:r>
        <w:t xml:space="preserve">Emily is the </w:t>
      </w:r>
      <w:r>
        <w:rPr>
          <w:rFonts w:hint="eastAsia"/>
          <w:lang w:val="en-US" w:eastAsia="zh-CN"/>
        </w:rPr>
        <w:t xml:space="preserve">leader of the researching </w:t>
      </w:r>
      <w:r>
        <w:t xml:space="preserve">team. </w:t>
      </w:r>
      <w:r>
        <w:rPr>
          <w:lang w:eastAsia="zh-CN"/>
        </w:rPr>
        <w:t xml:space="preserve">All devices in the camp are subscribers of TerA. </w:t>
      </w:r>
      <w:r>
        <w:rPr>
          <w:rFonts w:hint="eastAsia"/>
          <w:lang w:val="en-US" w:eastAsia="zh-CN"/>
        </w:rPr>
        <w:t xml:space="preserve">Emily signs video stream plan for every camera which is 2km </w:t>
      </w:r>
      <w:r w:rsidR="00E6065D">
        <w:rPr>
          <w:rFonts w:hint="eastAsia"/>
          <w:lang w:val="en-US" w:eastAsia="zh-CN"/>
        </w:rPr>
        <w:t>away</w:t>
      </w:r>
      <w:r>
        <w:rPr>
          <w:rFonts w:hint="eastAsia"/>
          <w:lang w:val="en-US" w:eastAsia="zh-CN"/>
        </w:rPr>
        <w:t xml:space="preserve"> from Emily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camp, and she signs both video stream and </w:t>
      </w:r>
      <w:bookmarkStart w:id="4" w:name="OLE_LINK3"/>
      <w:r>
        <w:rPr>
          <w:rFonts w:hint="eastAsia"/>
          <w:lang w:val="en-US" w:eastAsia="zh-CN"/>
        </w:rPr>
        <w:t>voice call plan</w:t>
      </w:r>
      <w:bookmarkEnd w:id="4"/>
      <w:r>
        <w:rPr>
          <w:rFonts w:hint="eastAsia"/>
          <w:lang w:val="en-US" w:eastAsia="zh-CN"/>
        </w:rPr>
        <w:t xml:space="preserve"> for her mobile phone.</w:t>
      </w:r>
    </w:p>
    <w:p w14:paraId="40E04636" w14:textId="061BC9BD" w:rsidR="00C72712" w:rsidRDefault="00F953BF">
      <w:pPr>
        <w:rPr>
          <w:lang w:eastAsia="zh-CN"/>
        </w:rPr>
      </w:pPr>
      <w:r>
        <w:rPr>
          <w:lang w:eastAsia="zh-CN"/>
        </w:rPr>
        <w:t>Vincent is an assistant at the rescue centre</w:t>
      </w:r>
      <w:r>
        <w:rPr>
          <w:rFonts w:hint="eastAsia"/>
          <w:lang w:val="en-US" w:eastAsia="zh-CN"/>
        </w:rPr>
        <w:t xml:space="preserve"> which i</w:t>
      </w:r>
      <w:r w:rsidRPr="002646FA">
        <w:rPr>
          <w:rFonts w:hint="eastAsia"/>
          <w:lang w:val="en-US" w:eastAsia="zh-CN"/>
        </w:rPr>
        <w:t xml:space="preserve">s </w:t>
      </w:r>
      <w:r w:rsidRPr="002646FA">
        <w:rPr>
          <w:lang w:eastAsia="zh-CN"/>
        </w:rPr>
        <w:t xml:space="preserve">10km </w:t>
      </w:r>
      <w:r w:rsidR="00E6065D">
        <w:rPr>
          <w:lang w:val="en-US" w:eastAsia="zh-CN"/>
        </w:rPr>
        <w:t>away</w:t>
      </w:r>
      <w:r w:rsidRPr="002646FA">
        <w:rPr>
          <w:rFonts w:hint="eastAsia"/>
          <w:lang w:val="en-US" w:eastAsia="zh-CN"/>
        </w:rPr>
        <w:t xml:space="preserve"> </w:t>
      </w:r>
      <w:r w:rsidRPr="002646FA">
        <w:rPr>
          <w:lang w:eastAsia="zh-CN"/>
        </w:rPr>
        <w:t>from the camp</w:t>
      </w:r>
      <w:r w:rsidRPr="002646FA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h</w:t>
      </w:r>
      <w:r>
        <w:rPr>
          <w:lang w:eastAsia="zh-CN"/>
        </w:rPr>
        <w:t>e is also a subscriber of TerA</w:t>
      </w:r>
      <w:r>
        <w:rPr>
          <w:rFonts w:hint="eastAsia"/>
          <w:lang w:val="en-US" w:eastAsia="zh-CN"/>
        </w:rPr>
        <w:t xml:space="preserve"> with voice call plan</w:t>
      </w:r>
      <w:r>
        <w:rPr>
          <w:lang w:eastAsia="zh-CN"/>
        </w:rPr>
        <w:t>.</w:t>
      </w:r>
    </w:p>
    <w:p w14:paraId="76F2655F" w14:textId="551A8E28" w:rsidR="00C72712" w:rsidRDefault="002B2BCB" w:rsidP="002B2BCB">
      <w:pPr>
        <w:jc w:val="center"/>
        <w:rPr>
          <w:rFonts w:eastAsia="Times New Roman"/>
          <w:highlight w:val="yellow"/>
          <w:lang w:eastAsia="zh-CN"/>
        </w:rPr>
      </w:pPr>
      <w:r w:rsidRPr="002B2BCB">
        <w:rPr>
          <w:rFonts w:eastAsia="Times New Roman"/>
          <w:noProof/>
          <w:lang w:val="en-US" w:eastAsia="zh-CN"/>
        </w:rPr>
        <w:lastRenderedPageBreak/>
        <w:drawing>
          <wp:inline distT="0" distB="0" distL="0" distR="0" wp14:anchorId="10D41DC5" wp14:editId="17101548">
            <wp:extent cx="5998633" cy="3319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805" cy="334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08E2D" w14:textId="77777777" w:rsidR="00C72712" w:rsidRDefault="00F953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5.x.2</w:t>
      </w:r>
      <w:r>
        <w:rPr>
          <w:rFonts w:ascii="Arial" w:hAnsi="Arial" w:cs="Arial" w:hint="eastAsia"/>
          <w:b/>
          <w:lang w:val="en-US" w:eastAsia="zh-CN"/>
        </w:rPr>
        <w:t>-1</w:t>
      </w:r>
      <w:r>
        <w:rPr>
          <w:rFonts w:ascii="Arial" w:hAnsi="Arial" w:cs="Arial"/>
          <w:b/>
        </w:rPr>
        <w:t>: multiple communication services via satellite without going through the ground network</w:t>
      </w:r>
    </w:p>
    <w:p w14:paraId="317B20C7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Toc100862439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3</w:t>
      </w:r>
      <w:r>
        <w:rPr>
          <w:rFonts w:eastAsia="Times New Roman"/>
          <w:lang w:eastAsia="zh-CN"/>
        </w:rPr>
        <w:tab/>
        <w:t>Service Flows</w:t>
      </w:r>
    </w:p>
    <w:p w14:paraId="5BA53042" w14:textId="77777777" w:rsidR="00C72712" w:rsidRDefault="00F953BF">
      <w:r>
        <w:t xml:space="preserve">1. </w:t>
      </w:r>
      <w:r>
        <w:rPr>
          <w:rFonts w:hint="eastAsia"/>
          <w:lang w:val="en-US" w:eastAsia="zh-CN"/>
        </w:rPr>
        <w:t>One</w:t>
      </w:r>
      <w:r>
        <w:t xml:space="preserve"> camera detects an injured lion</w:t>
      </w:r>
      <w:r>
        <w:rPr>
          <w:rFonts w:hint="eastAsia"/>
          <w:lang w:val="en-US" w:eastAsia="zh-CN"/>
        </w:rPr>
        <w:t>, then</w:t>
      </w:r>
      <w:r>
        <w:t xml:space="preserve"> it sends a </w:t>
      </w:r>
      <w:r>
        <w:rPr>
          <w:lang w:eastAsia="zh-CN"/>
        </w:rPr>
        <w:t>notification</w:t>
      </w:r>
      <w:r>
        <w:t xml:space="preserve"> to Emily’s phone via </w:t>
      </w:r>
      <w:r w:rsidR="00BE1C05">
        <w:t xml:space="preserve">a </w:t>
      </w:r>
      <w:r>
        <w:t>satellite.</w:t>
      </w:r>
    </w:p>
    <w:p w14:paraId="6B393621" w14:textId="77777777" w:rsidR="00C72712" w:rsidRDefault="00F953BF">
      <w:r>
        <w:t xml:space="preserve">2. After receiving the </w:t>
      </w:r>
      <w:r>
        <w:rPr>
          <w:lang w:eastAsia="zh-CN"/>
        </w:rPr>
        <w:t>notification</w:t>
      </w:r>
      <w:r>
        <w:t xml:space="preserve">, Emily opens the “Cam” App on her phone to watch the live video captured by the camera. The video stream from the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amera</w:t>
      </w:r>
      <w:r>
        <w:t xml:space="preserve"> to</w:t>
      </w:r>
      <w:r>
        <w:rPr>
          <w:color w:val="FF0000"/>
        </w:rPr>
        <w:t xml:space="preserve"> </w:t>
      </w:r>
      <w:r>
        <w:t xml:space="preserve">Emily’s phone is routed through the satellite. </w:t>
      </w:r>
    </w:p>
    <w:p w14:paraId="0CDE8E3F" w14:textId="77777777" w:rsidR="00C72712" w:rsidRDefault="00F953BF">
      <w:r>
        <w:t xml:space="preserve">3. By watching the video, Emily notices that the injured lion is being driven out of this pride. So Emily tracks the injured lion through the </w:t>
      </w:r>
      <w:r>
        <w:rPr>
          <w:lang w:eastAsia="zh-CN"/>
        </w:rPr>
        <w:t>mobile camouflage camera</w:t>
      </w:r>
      <w:r>
        <w:t>. At the same time, she call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lang w:eastAsia="zh-CN"/>
        </w:rPr>
        <w:t>Vincent</w:t>
      </w:r>
      <w:r>
        <w:t>.</w:t>
      </w:r>
    </w:p>
    <w:p w14:paraId="5103BCE9" w14:textId="77777777" w:rsidR="00C72712" w:rsidRDefault="00F953BF">
      <w:r>
        <w:t>4. Vincent</w:t>
      </w:r>
      <w:r>
        <w:rPr>
          <w:rFonts w:hint="eastAsia"/>
          <w:lang w:val="en-US" w:eastAsia="zh-CN"/>
        </w:rPr>
        <w:t xml:space="preserve"> answers </w:t>
      </w:r>
      <w:r>
        <w:t>the phone and th</w:t>
      </w:r>
      <w:r>
        <w:rPr>
          <w:rFonts w:hint="eastAsia"/>
          <w:lang w:val="en-US" w:eastAsia="zh-CN"/>
        </w:rPr>
        <w:t>is</w:t>
      </w:r>
      <w:r>
        <w:t xml:space="preserve"> voice call</w:t>
      </w:r>
      <w:r>
        <w:rPr>
          <w:rFonts w:hint="eastAsia"/>
          <w:lang w:val="en-US" w:eastAsia="zh-CN"/>
        </w:rPr>
        <w:t xml:space="preserve"> </w:t>
      </w:r>
      <w:r>
        <w:t xml:space="preserve">is </w:t>
      </w:r>
      <w:r>
        <w:rPr>
          <w:rFonts w:hint="eastAsia"/>
          <w:lang w:val="en-US" w:eastAsia="zh-CN"/>
        </w:rPr>
        <w:t xml:space="preserve">also </w:t>
      </w:r>
      <w:r>
        <w:t xml:space="preserve">routed through the </w:t>
      </w:r>
      <w:r>
        <w:rPr>
          <w:rFonts w:hint="eastAsia"/>
          <w:lang w:val="en-US" w:eastAsia="zh-CN"/>
        </w:rPr>
        <w:t xml:space="preserve">same </w:t>
      </w:r>
      <w:r>
        <w:t>satellite.</w:t>
      </w:r>
    </w:p>
    <w:p w14:paraId="17730F10" w14:textId="77777777" w:rsidR="00C72712" w:rsidRDefault="00F953BF">
      <w:pPr>
        <w:rPr>
          <w:rFonts w:eastAsia="Times New Roman"/>
          <w:lang w:val="en-US" w:eastAsia="zh-CN"/>
        </w:rPr>
      </w:pPr>
      <w:r>
        <w:t xml:space="preserve">5.  </w:t>
      </w:r>
      <w:r>
        <w:rPr>
          <w:rFonts w:hint="eastAsia"/>
          <w:lang w:val="en-US" w:eastAsia="zh-CN"/>
        </w:rPr>
        <w:t xml:space="preserve">During the call, </w:t>
      </w:r>
      <w:r w:rsidR="00BE1C05">
        <w:rPr>
          <w:lang w:val="en-US" w:eastAsia="zh-CN"/>
        </w:rPr>
        <w:t xml:space="preserve">the satellite </w:t>
      </w:r>
      <w:r>
        <w:t xml:space="preserve">detects that the quality of voice call is impaired, </w:t>
      </w:r>
      <w:r>
        <w:rPr>
          <w:rFonts w:hint="eastAsia"/>
          <w:lang w:val="en-US" w:eastAsia="zh-CN"/>
        </w:rPr>
        <w:t xml:space="preserve">so </w:t>
      </w:r>
      <w:r w:rsidR="00BE1C05"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>
        <w:t xml:space="preserve">re-choose a </w:t>
      </w:r>
      <w:r>
        <w:rPr>
          <w:rFonts w:hint="eastAsia"/>
          <w:lang w:val="en-US" w:eastAsia="zh-CN"/>
        </w:rPr>
        <w:t>lower communication quality level</w:t>
      </w:r>
      <w:r>
        <w:t xml:space="preserve"> for t</w:t>
      </w:r>
      <w:r>
        <w:rPr>
          <w:rFonts w:eastAsia="Times New Roman"/>
          <w:lang w:eastAsia="zh-CN"/>
        </w:rPr>
        <w:t xml:space="preserve">he video </w:t>
      </w:r>
      <w:r>
        <w:rPr>
          <w:rFonts w:eastAsia="Times New Roman" w:hint="eastAsia"/>
          <w:lang w:val="en-US" w:eastAsia="zh-CN"/>
        </w:rPr>
        <w:t>stream because of limited satellite resources and service priority</w:t>
      </w:r>
      <w:r>
        <w:rPr>
          <w:rFonts w:eastAsia="Times New Roman"/>
          <w:lang w:eastAsia="zh-CN"/>
        </w:rPr>
        <w:t>.</w:t>
      </w:r>
    </w:p>
    <w:p w14:paraId="3415992D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6" w:name="_Toc100862441"/>
      <w:bookmarkEnd w:id="5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rFonts w:eastAsia="Times New Roman"/>
          <w:lang w:eastAsia="zh-CN"/>
        </w:rPr>
        <w:tab/>
        <w:t>P</w:t>
      </w:r>
      <w:r>
        <w:rPr>
          <w:rFonts w:hint="eastAsia"/>
          <w:lang w:eastAsia="zh-CN"/>
        </w:rPr>
        <w:t>ost</w:t>
      </w:r>
      <w:r>
        <w:rPr>
          <w:rFonts w:eastAsia="Times New Roman"/>
          <w:lang w:eastAsia="zh-CN"/>
        </w:rPr>
        <w:t>-conditions</w:t>
      </w:r>
    </w:p>
    <w:p w14:paraId="3BA22E50" w14:textId="77777777" w:rsidR="00C72712" w:rsidRDefault="00F953BF">
      <w:pPr>
        <w:rPr>
          <w:lang w:eastAsia="zh-CN"/>
        </w:rPr>
      </w:pPr>
      <w:r>
        <w:rPr>
          <w:lang w:eastAsia="zh-CN"/>
        </w:rPr>
        <w:t>Emily can watch real-time video</w:t>
      </w:r>
      <w:r>
        <w:rPr>
          <w:rFonts w:hint="eastAsia"/>
          <w:lang w:val="en-US" w:eastAsia="zh-CN"/>
        </w:rPr>
        <w:t xml:space="preserve"> with lower resolution</w:t>
      </w:r>
      <w:r>
        <w:rPr>
          <w:lang w:eastAsia="zh-CN"/>
        </w:rPr>
        <w:t xml:space="preserve"> from the camera and keep the call with Vincent at the same time. </w:t>
      </w:r>
    </w:p>
    <w:p w14:paraId="57D77A2B" w14:textId="77777777" w:rsidR="00C72712" w:rsidRDefault="00F953BF">
      <w:pPr>
        <w:rPr>
          <w:lang w:eastAsia="zh-CN"/>
        </w:rPr>
      </w:pPr>
      <w:r>
        <w:rPr>
          <w:lang w:eastAsia="zh-CN"/>
        </w:rPr>
        <w:t>Both the video stream and voice call can be routed through the same satellite without being transmitted to the remote core network.</w:t>
      </w:r>
    </w:p>
    <w:p w14:paraId="0076AB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.5</w:t>
      </w:r>
      <w:r>
        <w:rPr>
          <w:rFonts w:eastAsia="Times New Roman"/>
          <w:lang w:eastAsia="zh-CN"/>
        </w:rPr>
        <w:tab/>
        <w:t>Existing features partly or fully covering use case functionality</w:t>
      </w:r>
      <w:bookmarkEnd w:id="6"/>
    </w:p>
    <w:p w14:paraId="63AE5094" w14:textId="77777777" w:rsidR="00C72712" w:rsidRDefault="00F953BF">
      <w:pPr>
        <w:rPr>
          <w:lang w:eastAsia="zh-CN"/>
        </w:rPr>
      </w:pPr>
      <w:r>
        <w:rPr>
          <w:lang w:eastAsia="zh-CN"/>
        </w:rPr>
        <w:t xml:space="preserve">There are a few </w:t>
      </w:r>
      <w:r>
        <w:t xml:space="preserve">related </w:t>
      </w:r>
      <w:r>
        <w:rPr>
          <w:lang w:eastAsia="zh-CN"/>
        </w:rPr>
        <w:t>requirements specified in 3GPP TS 22.261 [2], which have been described as:</w:t>
      </w:r>
    </w:p>
    <w:p w14:paraId="3156216C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The 5G system shall be able to support E2E (e.g. UE to UE) QoS for a service.</w:t>
      </w:r>
    </w:p>
    <w:p w14:paraId="504D0181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NOTE 2:</w:t>
      </w:r>
      <w:r>
        <w:rPr>
          <w:i/>
          <w:lang w:eastAsia="zh-CN"/>
        </w:rPr>
        <w:tab/>
        <w:t>E2E QoS needs to consider QoS in the access networks, backhaul, core network, and network to network interconnect.</w:t>
      </w:r>
    </w:p>
    <w:p w14:paraId="353F8077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For a 5G system with satellite access, the following requirements apply:</w:t>
      </w:r>
    </w:p>
    <w:p w14:paraId="60301D76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The 5G system shall support service continuity between 5G terrestrial access network and 5G satellite access networks owned by the same operator or owned by different operators having an agreement.</w:t>
      </w:r>
    </w:p>
    <w:p w14:paraId="30E7159B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lastRenderedPageBreak/>
        <w:t>-</w:t>
      </w:r>
      <w:r>
        <w:rPr>
          <w:i/>
          <w:lang w:eastAsia="zh-CN"/>
        </w:rPr>
        <w:tab/>
        <w:t>A 5G system with satellite access shall be able to select the communication link providing the UE with the connectivity that most closely fulfils the agreed QoS</w:t>
      </w:r>
    </w:p>
    <w:p w14:paraId="2C3497B4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A 5G system with satellite access shall enable roaming of UE supporting both satellite access and terrestrial access between 5G satellite networks and 5G terrestrial networks.</w:t>
      </w:r>
    </w:p>
    <w:p w14:paraId="78AC974C" w14:textId="77777777" w:rsidR="00C72712" w:rsidRDefault="00F953BF">
      <w:pPr>
        <w:pStyle w:val="EditorsNot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Editor's Note:</w:t>
      </w:r>
      <w:r>
        <w:rPr>
          <w:rFonts w:eastAsia="Times New Roman"/>
          <w:lang w:eastAsia="zh-CN"/>
        </w:rPr>
        <w:tab/>
        <w:t xml:space="preserve">it is FFS whether other 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xisting features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requirements </w:t>
      </w:r>
      <w:r>
        <w:rPr>
          <w:rFonts w:hint="eastAsia"/>
          <w:lang w:val="en-US" w:eastAsia="zh-CN"/>
        </w:rPr>
        <w:t>will be identified</w:t>
      </w:r>
      <w:r>
        <w:rPr>
          <w:rFonts w:eastAsia="Times New Roman"/>
          <w:lang w:eastAsia="zh-CN"/>
        </w:rPr>
        <w:t>.</w:t>
      </w:r>
    </w:p>
    <w:p w14:paraId="103546AF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Toc100862442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  <w:t>Potential New Requirements needed to support the use case</w:t>
      </w:r>
      <w:bookmarkEnd w:id="7"/>
    </w:p>
    <w:p w14:paraId="66E555A7" w14:textId="77777777" w:rsidR="00C72712" w:rsidRDefault="00F953BF">
      <w:pPr>
        <w:rPr>
          <w:lang w:val="en-US" w:eastAsia="zh-CN"/>
        </w:rPr>
      </w:pPr>
      <w:r>
        <w:rPr>
          <w:lang w:val="en-US" w:eastAsia="zh-CN"/>
        </w:rPr>
        <w:t xml:space="preserve"> [PR </w:t>
      </w:r>
      <w:r>
        <w:rPr>
          <w:rFonts w:hint="eastAsia"/>
          <w:lang w:val="en-US" w:eastAsia="zh-CN"/>
        </w:rPr>
        <w:t>5.x</w:t>
      </w:r>
      <w:r>
        <w:rPr>
          <w:lang w:val="en-US" w:eastAsia="zh-CN"/>
        </w:rPr>
        <w:t xml:space="preserve">.6-001] Subject to regulatory requirements and operator’s policy, the 5G system shall be able to provide a mechanism for supporting QoS monitoring of the communication between UEs via satellites </w:t>
      </w:r>
      <w:r>
        <w:t>without going through the ground network</w:t>
      </w:r>
      <w:r>
        <w:rPr>
          <w:lang w:val="en-US" w:eastAsia="zh-CN"/>
        </w:rPr>
        <w:t>.</w:t>
      </w:r>
    </w:p>
    <w:p w14:paraId="0713DCB6" w14:textId="0535350F" w:rsidR="00C72712" w:rsidRDefault="00F953BF">
      <w:pPr>
        <w:rPr>
          <w:lang w:val="en-US" w:eastAsia="zh-CN"/>
        </w:rPr>
      </w:pPr>
      <w:r>
        <w:rPr>
          <w:lang w:val="en-US" w:eastAsia="zh-CN"/>
        </w:rPr>
        <w:t xml:space="preserve"> [PR </w:t>
      </w:r>
      <w:r>
        <w:rPr>
          <w:rFonts w:hint="eastAsia"/>
          <w:lang w:val="en-US" w:eastAsia="zh-CN"/>
        </w:rPr>
        <w:t>5.x</w:t>
      </w:r>
      <w:r>
        <w:rPr>
          <w:lang w:val="en-US" w:eastAsia="zh-CN"/>
        </w:rPr>
        <w:t xml:space="preserve">.6-002] </w:t>
      </w:r>
      <w:bookmarkStart w:id="8" w:name="OLE_LINK2"/>
      <w:bookmarkStart w:id="9" w:name="OLE_LINK1"/>
      <w:r>
        <w:rPr>
          <w:lang w:val="en-US" w:eastAsia="zh-CN"/>
        </w:rPr>
        <w:t xml:space="preserve">Subject to regulatory requirements and operator’s policy,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</w:t>
      </w:r>
      <w:r w:rsidR="00696CE2" w:rsidRPr="00FE199E">
        <w:rPr>
          <w:rFonts w:hint="eastAsia"/>
          <w:lang w:val="en-US" w:eastAsia="zh-CN"/>
        </w:rPr>
        <w:t>configure</w:t>
      </w:r>
      <w:r>
        <w:rPr>
          <w:lang w:val="en-US" w:eastAsia="zh-CN"/>
        </w:rPr>
        <w:t xml:space="preserve"> a suitable QoS policy</w:t>
      </w:r>
      <w:r w:rsidR="00E12647">
        <w:rPr>
          <w:lang w:val="en-US" w:eastAsia="zh-CN"/>
        </w:rPr>
        <w:t xml:space="preserve"> </w:t>
      </w:r>
      <w:bookmarkEnd w:id="8"/>
      <w:bookmarkEnd w:id="9"/>
      <w:r w:rsidR="00653883">
        <w:rPr>
          <w:lang w:val="en-US" w:eastAsia="zh-CN"/>
        </w:rPr>
        <w:t xml:space="preserve">via satellites </w:t>
      </w:r>
      <w:r w:rsidR="00653883">
        <w:t>without going through the ground network</w:t>
      </w:r>
      <w:r w:rsidR="00653883">
        <w:rPr>
          <w:lang w:val="en-US" w:eastAsia="zh-CN"/>
        </w:rPr>
        <w:t>.</w:t>
      </w:r>
    </w:p>
    <w:p w14:paraId="2006DAF5" w14:textId="77777777" w:rsidR="00C72712" w:rsidRDefault="00F953BF">
      <w:pPr>
        <w:pStyle w:val="EditorsNot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Editor's Note:</w:t>
      </w:r>
      <w:r>
        <w:rPr>
          <w:rFonts w:eastAsia="Times New Roman"/>
          <w:lang w:eastAsia="zh-CN"/>
        </w:rPr>
        <w:tab/>
        <w:t xml:space="preserve">it is FFS whether other </w:t>
      </w:r>
      <w:r>
        <w:rPr>
          <w:rFonts w:hint="eastAsia"/>
          <w:lang w:val="en-US" w:eastAsia="zh-CN"/>
        </w:rPr>
        <w:t>potential new requirement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or corresponding KPIs can be identified</w:t>
      </w:r>
      <w:r>
        <w:rPr>
          <w:rFonts w:eastAsia="Times New Roman"/>
          <w:lang w:eastAsia="zh-CN"/>
        </w:rPr>
        <w:t>.</w:t>
      </w:r>
    </w:p>
    <w:p w14:paraId="420A9C41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7271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E2DF" w14:textId="77777777" w:rsidR="00D33947" w:rsidRDefault="00D33947">
      <w:pPr>
        <w:spacing w:after="0"/>
      </w:pPr>
      <w:r>
        <w:separator/>
      </w:r>
    </w:p>
  </w:endnote>
  <w:endnote w:type="continuationSeparator" w:id="0">
    <w:p w14:paraId="2606BEDC" w14:textId="77777777" w:rsidR="00D33947" w:rsidRDefault="00D339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0E0C" w14:textId="77777777" w:rsidR="00C72712" w:rsidRDefault="00F953BF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9AEAD" w14:textId="77777777" w:rsidR="00D33947" w:rsidRDefault="00D33947">
      <w:pPr>
        <w:spacing w:after="0"/>
      </w:pPr>
      <w:r>
        <w:separator/>
      </w:r>
    </w:p>
  </w:footnote>
  <w:footnote w:type="continuationSeparator" w:id="0">
    <w:p w14:paraId="4324816F" w14:textId="77777777" w:rsidR="00D33947" w:rsidRDefault="00D3394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djYWY3NzVhMjRlNWQ0OTU5YjAzOTZmNjEyZjkxMTAifQ=="/>
  </w:docVars>
  <w:rsids>
    <w:rsidRoot w:val="004E213A"/>
    <w:rsid w:val="0000135C"/>
    <w:rsid w:val="000018FD"/>
    <w:rsid w:val="00005D89"/>
    <w:rsid w:val="00010E7B"/>
    <w:rsid w:val="00011C66"/>
    <w:rsid w:val="0001694A"/>
    <w:rsid w:val="00022805"/>
    <w:rsid w:val="00024A1B"/>
    <w:rsid w:val="000253C4"/>
    <w:rsid w:val="0002623F"/>
    <w:rsid w:val="00026CB8"/>
    <w:rsid w:val="00026E75"/>
    <w:rsid w:val="0003075D"/>
    <w:rsid w:val="00030D51"/>
    <w:rsid w:val="00031AFE"/>
    <w:rsid w:val="000329A7"/>
    <w:rsid w:val="00032B1B"/>
    <w:rsid w:val="0003323F"/>
    <w:rsid w:val="00033397"/>
    <w:rsid w:val="00033E19"/>
    <w:rsid w:val="00036432"/>
    <w:rsid w:val="00040095"/>
    <w:rsid w:val="000464F5"/>
    <w:rsid w:val="0004774C"/>
    <w:rsid w:val="00051834"/>
    <w:rsid w:val="00051868"/>
    <w:rsid w:val="00051BC7"/>
    <w:rsid w:val="0005235B"/>
    <w:rsid w:val="0005403B"/>
    <w:rsid w:val="0005454E"/>
    <w:rsid w:val="00054A22"/>
    <w:rsid w:val="00055A41"/>
    <w:rsid w:val="000610D5"/>
    <w:rsid w:val="000614AE"/>
    <w:rsid w:val="00062023"/>
    <w:rsid w:val="000645CA"/>
    <w:rsid w:val="00064C87"/>
    <w:rsid w:val="000655A6"/>
    <w:rsid w:val="00065DB7"/>
    <w:rsid w:val="00065E02"/>
    <w:rsid w:val="000678AA"/>
    <w:rsid w:val="00071EDD"/>
    <w:rsid w:val="00074131"/>
    <w:rsid w:val="00075E17"/>
    <w:rsid w:val="00077E06"/>
    <w:rsid w:val="00080512"/>
    <w:rsid w:val="00082779"/>
    <w:rsid w:val="00082958"/>
    <w:rsid w:val="000829F9"/>
    <w:rsid w:val="000848AD"/>
    <w:rsid w:val="00087CE5"/>
    <w:rsid w:val="0009108F"/>
    <w:rsid w:val="000944B2"/>
    <w:rsid w:val="0009517F"/>
    <w:rsid w:val="00096B38"/>
    <w:rsid w:val="000A25D5"/>
    <w:rsid w:val="000A320B"/>
    <w:rsid w:val="000A4A81"/>
    <w:rsid w:val="000A6892"/>
    <w:rsid w:val="000B029B"/>
    <w:rsid w:val="000B0DCB"/>
    <w:rsid w:val="000B2D7D"/>
    <w:rsid w:val="000B33BD"/>
    <w:rsid w:val="000B63A3"/>
    <w:rsid w:val="000C0C73"/>
    <w:rsid w:val="000C348F"/>
    <w:rsid w:val="000C3E45"/>
    <w:rsid w:val="000C47C3"/>
    <w:rsid w:val="000C6979"/>
    <w:rsid w:val="000C72D3"/>
    <w:rsid w:val="000C7CA2"/>
    <w:rsid w:val="000C7D1E"/>
    <w:rsid w:val="000D09BD"/>
    <w:rsid w:val="000D1334"/>
    <w:rsid w:val="000D2768"/>
    <w:rsid w:val="000D2B8C"/>
    <w:rsid w:val="000D58AB"/>
    <w:rsid w:val="000D5B2F"/>
    <w:rsid w:val="000D6532"/>
    <w:rsid w:val="000D6607"/>
    <w:rsid w:val="000D795E"/>
    <w:rsid w:val="000D7BCE"/>
    <w:rsid w:val="000E02AA"/>
    <w:rsid w:val="000E2BFC"/>
    <w:rsid w:val="000E3F78"/>
    <w:rsid w:val="000E4F67"/>
    <w:rsid w:val="000E7B54"/>
    <w:rsid w:val="000F1160"/>
    <w:rsid w:val="000F38B8"/>
    <w:rsid w:val="000F40D1"/>
    <w:rsid w:val="000F606D"/>
    <w:rsid w:val="001060AC"/>
    <w:rsid w:val="0011328D"/>
    <w:rsid w:val="0011334B"/>
    <w:rsid w:val="00113B8F"/>
    <w:rsid w:val="0011401E"/>
    <w:rsid w:val="00121D23"/>
    <w:rsid w:val="0012513B"/>
    <w:rsid w:val="00125286"/>
    <w:rsid w:val="00127191"/>
    <w:rsid w:val="00133525"/>
    <w:rsid w:val="0013415E"/>
    <w:rsid w:val="0013418E"/>
    <w:rsid w:val="00134345"/>
    <w:rsid w:val="00135E7B"/>
    <w:rsid w:val="00136A0D"/>
    <w:rsid w:val="00136F7D"/>
    <w:rsid w:val="001406AA"/>
    <w:rsid w:val="00140DD4"/>
    <w:rsid w:val="00143F13"/>
    <w:rsid w:val="001468D4"/>
    <w:rsid w:val="001473ED"/>
    <w:rsid w:val="001507A5"/>
    <w:rsid w:val="00150E03"/>
    <w:rsid w:val="00155715"/>
    <w:rsid w:val="00157B7F"/>
    <w:rsid w:val="00163236"/>
    <w:rsid w:val="00163BC2"/>
    <w:rsid w:val="001671AC"/>
    <w:rsid w:val="00171E7A"/>
    <w:rsid w:val="00172B75"/>
    <w:rsid w:val="00177B8F"/>
    <w:rsid w:val="00177D56"/>
    <w:rsid w:val="001816A4"/>
    <w:rsid w:val="001829CD"/>
    <w:rsid w:val="00183305"/>
    <w:rsid w:val="00184456"/>
    <w:rsid w:val="001848D2"/>
    <w:rsid w:val="00184C1C"/>
    <w:rsid w:val="00187598"/>
    <w:rsid w:val="00192279"/>
    <w:rsid w:val="00192993"/>
    <w:rsid w:val="00193BE4"/>
    <w:rsid w:val="00194E34"/>
    <w:rsid w:val="00196582"/>
    <w:rsid w:val="00196D4D"/>
    <w:rsid w:val="001A285A"/>
    <w:rsid w:val="001A2B27"/>
    <w:rsid w:val="001A2C3A"/>
    <w:rsid w:val="001A4C42"/>
    <w:rsid w:val="001A6B42"/>
    <w:rsid w:val="001A7420"/>
    <w:rsid w:val="001A7902"/>
    <w:rsid w:val="001B1FF6"/>
    <w:rsid w:val="001B3862"/>
    <w:rsid w:val="001B4260"/>
    <w:rsid w:val="001B4B92"/>
    <w:rsid w:val="001B6637"/>
    <w:rsid w:val="001B7C50"/>
    <w:rsid w:val="001C0D1E"/>
    <w:rsid w:val="001C1F01"/>
    <w:rsid w:val="001C21C3"/>
    <w:rsid w:val="001C2E83"/>
    <w:rsid w:val="001C30B0"/>
    <w:rsid w:val="001C332D"/>
    <w:rsid w:val="001C5F5F"/>
    <w:rsid w:val="001C7323"/>
    <w:rsid w:val="001C756C"/>
    <w:rsid w:val="001D02C2"/>
    <w:rsid w:val="001D238E"/>
    <w:rsid w:val="001D3876"/>
    <w:rsid w:val="001D7AA5"/>
    <w:rsid w:val="001E0926"/>
    <w:rsid w:val="001E0B8C"/>
    <w:rsid w:val="001E134F"/>
    <w:rsid w:val="001E70F3"/>
    <w:rsid w:val="001F0072"/>
    <w:rsid w:val="001F0C1D"/>
    <w:rsid w:val="001F1132"/>
    <w:rsid w:val="001F168B"/>
    <w:rsid w:val="001F1BD6"/>
    <w:rsid w:val="001F4489"/>
    <w:rsid w:val="00203ED9"/>
    <w:rsid w:val="00205105"/>
    <w:rsid w:val="0020567D"/>
    <w:rsid w:val="002060CC"/>
    <w:rsid w:val="002070FF"/>
    <w:rsid w:val="00210285"/>
    <w:rsid w:val="0021066C"/>
    <w:rsid w:val="0021182A"/>
    <w:rsid w:val="002157C9"/>
    <w:rsid w:val="00221182"/>
    <w:rsid w:val="00224248"/>
    <w:rsid w:val="00226B05"/>
    <w:rsid w:val="00230350"/>
    <w:rsid w:val="00230895"/>
    <w:rsid w:val="00231A44"/>
    <w:rsid w:val="00231C84"/>
    <w:rsid w:val="002328A6"/>
    <w:rsid w:val="002347A2"/>
    <w:rsid w:val="00236FD6"/>
    <w:rsid w:val="00240981"/>
    <w:rsid w:val="00241F00"/>
    <w:rsid w:val="0024353B"/>
    <w:rsid w:val="002536C9"/>
    <w:rsid w:val="00253C6F"/>
    <w:rsid w:val="0026214D"/>
    <w:rsid w:val="00262CED"/>
    <w:rsid w:val="0026349C"/>
    <w:rsid w:val="00263A97"/>
    <w:rsid w:val="00264472"/>
    <w:rsid w:val="002646FA"/>
    <w:rsid w:val="002675F0"/>
    <w:rsid w:val="0027042B"/>
    <w:rsid w:val="00270B10"/>
    <w:rsid w:val="002712F7"/>
    <w:rsid w:val="00275757"/>
    <w:rsid w:val="00275D4D"/>
    <w:rsid w:val="002760EE"/>
    <w:rsid w:val="0027683D"/>
    <w:rsid w:val="00276E25"/>
    <w:rsid w:val="0027709F"/>
    <w:rsid w:val="00277339"/>
    <w:rsid w:val="00282357"/>
    <w:rsid w:val="00285FEB"/>
    <w:rsid w:val="0029028F"/>
    <w:rsid w:val="00291909"/>
    <w:rsid w:val="0029228E"/>
    <w:rsid w:val="00297F36"/>
    <w:rsid w:val="002A03F0"/>
    <w:rsid w:val="002A1115"/>
    <w:rsid w:val="002A1DE6"/>
    <w:rsid w:val="002A3103"/>
    <w:rsid w:val="002A3F56"/>
    <w:rsid w:val="002A4BB1"/>
    <w:rsid w:val="002A6AC2"/>
    <w:rsid w:val="002B051B"/>
    <w:rsid w:val="002B2BCB"/>
    <w:rsid w:val="002B567F"/>
    <w:rsid w:val="002B5B07"/>
    <w:rsid w:val="002B5D70"/>
    <w:rsid w:val="002B6339"/>
    <w:rsid w:val="002C18A8"/>
    <w:rsid w:val="002C5391"/>
    <w:rsid w:val="002D1F70"/>
    <w:rsid w:val="002D4DBD"/>
    <w:rsid w:val="002D4F0D"/>
    <w:rsid w:val="002D7440"/>
    <w:rsid w:val="002E00EE"/>
    <w:rsid w:val="002E045D"/>
    <w:rsid w:val="002E0967"/>
    <w:rsid w:val="002E11AA"/>
    <w:rsid w:val="002E16B5"/>
    <w:rsid w:val="002E277C"/>
    <w:rsid w:val="002E555A"/>
    <w:rsid w:val="002E6241"/>
    <w:rsid w:val="002F11DC"/>
    <w:rsid w:val="002F215D"/>
    <w:rsid w:val="002F2E45"/>
    <w:rsid w:val="002F784B"/>
    <w:rsid w:val="00302559"/>
    <w:rsid w:val="00302AB7"/>
    <w:rsid w:val="00306CA1"/>
    <w:rsid w:val="00307571"/>
    <w:rsid w:val="00310958"/>
    <w:rsid w:val="003111DB"/>
    <w:rsid w:val="00314A60"/>
    <w:rsid w:val="003172DC"/>
    <w:rsid w:val="003175E3"/>
    <w:rsid w:val="00317779"/>
    <w:rsid w:val="00321A07"/>
    <w:rsid w:val="00321E2E"/>
    <w:rsid w:val="00322F17"/>
    <w:rsid w:val="003243B8"/>
    <w:rsid w:val="003254CD"/>
    <w:rsid w:val="003254F0"/>
    <w:rsid w:val="0033102D"/>
    <w:rsid w:val="003337EB"/>
    <w:rsid w:val="00333F22"/>
    <w:rsid w:val="00335252"/>
    <w:rsid w:val="00344C78"/>
    <w:rsid w:val="00344FB6"/>
    <w:rsid w:val="00346155"/>
    <w:rsid w:val="003466CE"/>
    <w:rsid w:val="00347F5B"/>
    <w:rsid w:val="0035023D"/>
    <w:rsid w:val="0035462D"/>
    <w:rsid w:val="00355272"/>
    <w:rsid w:val="00356555"/>
    <w:rsid w:val="00356EBE"/>
    <w:rsid w:val="003620AA"/>
    <w:rsid w:val="0036387E"/>
    <w:rsid w:val="003650C8"/>
    <w:rsid w:val="003710E2"/>
    <w:rsid w:val="0037305E"/>
    <w:rsid w:val="00374E02"/>
    <w:rsid w:val="00374EEE"/>
    <w:rsid w:val="003765B8"/>
    <w:rsid w:val="0038085B"/>
    <w:rsid w:val="00382D69"/>
    <w:rsid w:val="00393CFC"/>
    <w:rsid w:val="00394C26"/>
    <w:rsid w:val="003961A7"/>
    <w:rsid w:val="003961D5"/>
    <w:rsid w:val="003A026F"/>
    <w:rsid w:val="003A0BA5"/>
    <w:rsid w:val="003A2368"/>
    <w:rsid w:val="003A2D6F"/>
    <w:rsid w:val="003A3095"/>
    <w:rsid w:val="003A6159"/>
    <w:rsid w:val="003A6C9A"/>
    <w:rsid w:val="003A7028"/>
    <w:rsid w:val="003B0201"/>
    <w:rsid w:val="003B425A"/>
    <w:rsid w:val="003B55C6"/>
    <w:rsid w:val="003B5F9B"/>
    <w:rsid w:val="003C090C"/>
    <w:rsid w:val="003C1394"/>
    <w:rsid w:val="003C28D6"/>
    <w:rsid w:val="003C3971"/>
    <w:rsid w:val="003C3EFC"/>
    <w:rsid w:val="003C53E9"/>
    <w:rsid w:val="003D18A3"/>
    <w:rsid w:val="003D30A6"/>
    <w:rsid w:val="003E07BC"/>
    <w:rsid w:val="003E31AD"/>
    <w:rsid w:val="003E409F"/>
    <w:rsid w:val="003E4DAD"/>
    <w:rsid w:val="003E6FA1"/>
    <w:rsid w:val="003F65E4"/>
    <w:rsid w:val="003F71B3"/>
    <w:rsid w:val="003F7AC1"/>
    <w:rsid w:val="003F7E1A"/>
    <w:rsid w:val="00400177"/>
    <w:rsid w:val="0040646E"/>
    <w:rsid w:val="0040702E"/>
    <w:rsid w:val="00410019"/>
    <w:rsid w:val="004128DD"/>
    <w:rsid w:val="00415575"/>
    <w:rsid w:val="0041587E"/>
    <w:rsid w:val="00416567"/>
    <w:rsid w:val="004210F2"/>
    <w:rsid w:val="0042236C"/>
    <w:rsid w:val="00423085"/>
    <w:rsid w:val="00423334"/>
    <w:rsid w:val="004244F2"/>
    <w:rsid w:val="00427554"/>
    <w:rsid w:val="00431438"/>
    <w:rsid w:val="004345EC"/>
    <w:rsid w:val="00435F2A"/>
    <w:rsid w:val="004363DC"/>
    <w:rsid w:val="004378F1"/>
    <w:rsid w:val="004433DA"/>
    <w:rsid w:val="004459A9"/>
    <w:rsid w:val="00446B88"/>
    <w:rsid w:val="004500F7"/>
    <w:rsid w:val="00450433"/>
    <w:rsid w:val="00453170"/>
    <w:rsid w:val="00460A0F"/>
    <w:rsid w:val="00462F25"/>
    <w:rsid w:val="004651C6"/>
    <w:rsid w:val="00465515"/>
    <w:rsid w:val="00466B5A"/>
    <w:rsid w:val="00467B41"/>
    <w:rsid w:val="004711A2"/>
    <w:rsid w:val="004733EB"/>
    <w:rsid w:val="00473D85"/>
    <w:rsid w:val="00474B74"/>
    <w:rsid w:val="004805AE"/>
    <w:rsid w:val="0048081A"/>
    <w:rsid w:val="00481FBB"/>
    <w:rsid w:val="0048332C"/>
    <w:rsid w:val="004863A4"/>
    <w:rsid w:val="00486A60"/>
    <w:rsid w:val="00486BB9"/>
    <w:rsid w:val="004878A0"/>
    <w:rsid w:val="00490080"/>
    <w:rsid w:val="00490D41"/>
    <w:rsid w:val="00490D81"/>
    <w:rsid w:val="00493B6B"/>
    <w:rsid w:val="004944EC"/>
    <w:rsid w:val="004962C9"/>
    <w:rsid w:val="00496B15"/>
    <w:rsid w:val="00496B72"/>
    <w:rsid w:val="00496BF4"/>
    <w:rsid w:val="0049751D"/>
    <w:rsid w:val="00497895"/>
    <w:rsid w:val="00497D56"/>
    <w:rsid w:val="00497EC9"/>
    <w:rsid w:val="004A0261"/>
    <w:rsid w:val="004A1072"/>
    <w:rsid w:val="004A3616"/>
    <w:rsid w:val="004A701F"/>
    <w:rsid w:val="004B2A2C"/>
    <w:rsid w:val="004B3136"/>
    <w:rsid w:val="004B32C0"/>
    <w:rsid w:val="004B3906"/>
    <w:rsid w:val="004B5313"/>
    <w:rsid w:val="004B7F6F"/>
    <w:rsid w:val="004C01CC"/>
    <w:rsid w:val="004C30AC"/>
    <w:rsid w:val="004C59F1"/>
    <w:rsid w:val="004C6F3B"/>
    <w:rsid w:val="004C7EB6"/>
    <w:rsid w:val="004D09B4"/>
    <w:rsid w:val="004D1295"/>
    <w:rsid w:val="004D2B09"/>
    <w:rsid w:val="004D3578"/>
    <w:rsid w:val="004D4DCE"/>
    <w:rsid w:val="004D5D8F"/>
    <w:rsid w:val="004E213A"/>
    <w:rsid w:val="004E38ED"/>
    <w:rsid w:val="004E529F"/>
    <w:rsid w:val="004E6A85"/>
    <w:rsid w:val="004E73F9"/>
    <w:rsid w:val="004E7C00"/>
    <w:rsid w:val="004F0988"/>
    <w:rsid w:val="004F2C2C"/>
    <w:rsid w:val="004F3340"/>
    <w:rsid w:val="004F6B44"/>
    <w:rsid w:val="0050161A"/>
    <w:rsid w:val="00502F86"/>
    <w:rsid w:val="00503470"/>
    <w:rsid w:val="00506C81"/>
    <w:rsid w:val="00510DAF"/>
    <w:rsid w:val="00513274"/>
    <w:rsid w:val="00513717"/>
    <w:rsid w:val="005153BF"/>
    <w:rsid w:val="00516EFB"/>
    <w:rsid w:val="00523571"/>
    <w:rsid w:val="00523D2C"/>
    <w:rsid w:val="00524BD9"/>
    <w:rsid w:val="00525BFB"/>
    <w:rsid w:val="005265A7"/>
    <w:rsid w:val="0053388B"/>
    <w:rsid w:val="00533D5E"/>
    <w:rsid w:val="00534CB8"/>
    <w:rsid w:val="0053508C"/>
    <w:rsid w:val="00535595"/>
    <w:rsid w:val="00535773"/>
    <w:rsid w:val="00536430"/>
    <w:rsid w:val="00536AE8"/>
    <w:rsid w:val="0054273A"/>
    <w:rsid w:val="00543625"/>
    <w:rsid w:val="00543A9A"/>
    <w:rsid w:val="00543E6C"/>
    <w:rsid w:val="0054563A"/>
    <w:rsid w:val="00546C6B"/>
    <w:rsid w:val="005501DB"/>
    <w:rsid w:val="0055071C"/>
    <w:rsid w:val="00552F3F"/>
    <w:rsid w:val="00553244"/>
    <w:rsid w:val="00553B45"/>
    <w:rsid w:val="00553C9E"/>
    <w:rsid w:val="005623FA"/>
    <w:rsid w:val="00563E16"/>
    <w:rsid w:val="0056433A"/>
    <w:rsid w:val="00565087"/>
    <w:rsid w:val="00565657"/>
    <w:rsid w:val="00566863"/>
    <w:rsid w:val="0056758C"/>
    <w:rsid w:val="005721A9"/>
    <w:rsid w:val="00573653"/>
    <w:rsid w:val="00575ED2"/>
    <w:rsid w:val="00576543"/>
    <w:rsid w:val="005778E2"/>
    <w:rsid w:val="0058255F"/>
    <w:rsid w:val="00582EF9"/>
    <w:rsid w:val="005855D0"/>
    <w:rsid w:val="00585C4F"/>
    <w:rsid w:val="00592624"/>
    <w:rsid w:val="00592753"/>
    <w:rsid w:val="00594A1B"/>
    <w:rsid w:val="005961A0"/>
    <w:rsid w:val="00597860"/>
    <w:rsid w:val="00597B11"/>
    <w:rsid w:val="005A433B"/>
    <w:rsid w:val="005A6602"/>
    <w:rsid w:val="005B11FF"/>
    <w:rsid w:val="005B1F43"/>
    <w:rsid w:val="005B5707"/>
    <w:rsid w:val="005B619B"/>
    <w:rsid w:val="005B6C73"/>
    <w:rsid w:val="005B744B"/>
    <w:rsid w:val="005C08E2"/>
    <w:rsid w:val="005C0DD2"/>
    <w:rsid w:val="005C2F22"/>
    <w:rsid w:val="005C3833"/>
    <w:rsid w:val="005C44B2"/>
    <w:rsid w:val="005C46A6"/>
    <w:rsid w:val="005C5ECF"/>
    <w:rsid w:val="005C605F"/>
    <w:rsid w:val="005D028D"/>
    <w:rsid w:val="005D0F38"/>
    <w:rsid w:val="005D1BE6"/>
    <w:rsid w:val="005D2E01"/>
    <w:rsid w:val="005D4236"/>
    <w:rsid w:val="005D532F"/>
    <w:rsid w:val="005D6EF7"/>
    <w:rsid w:val="005D7526"/>
    <w:rsid w:val="005E084F"/>
    <w:rsid w:val="005E0FED"/>
    <w:rsid w:val="005E1445"/>
    <w:rsid w:val="005E2B4F"/>
    <w:rsid w:val="005E4BB2"/>
    <w:rsid w:val="005E6DCE"/>
    <w:rsid w:val="005E756E"/>
    <w:rsid w:val="005E7EFA"/>
    <w:rsid w:val="005F1A8E"/>
    <w:rsid w:val="005F3832"/>
    <w:rsid w:val="005F3BF3"/>
    <w:rsid w:val="005F492B"/>
    <w:rsid w:val="005F4EB6"/>
    <w:rsid w:val="005F5EEA"/>
    <w:rsid w:val="005F6CBB"/>
    <w:rsid w:val="005F788A"/>
    <w:rsid w:val="006000B9"/>
    <w:rsid w:val="00601438"/>
    <w:rsid w:val="0060202E"/>
    <w:rsid w:val="006023C5"/>
    <w:rsid w:val="00602AEA"/>
    <w:rsid w:val="006038E5"/>
    <w:rsid w:val="00603F52"/>
    <w:rsid w:val="00605378"/>
    <w:rsid w:val="006054DD"/>
    <w:rsid w:val="00605A72"/>
    <w:rsid w:val="0060619E"/>
    <w:rsid w:val="0060663E"/>
    <w:rsid w:val="00607D3E"/>
    <w:rsid w:val="0061088A"/>
    <w:rsid w:val="00611B43"/>
    <w:rsid w:val="00612619"/>
    <w:rsid w:val="00613592"/>
    <w:rsid w:val="0061379C"/>
    <w:rsid w:val="00614FDF"/>
    <w:rsid w:val="00617B0D"/>
    <w:rsid w:val="00617DFC"/>
    <w:rsid w:val="00620E82"/>
    <w:rsid w:val="00621175"/>
    <w:rsid w:val="00621A30"/>
    <w:rsid w:val="00630E4E"/>
    <w:rsid w:val="006319CD"/>
    <w:rsid w:val="00631A59"/>
    <w:rsid w:val="0063278A"/>
    <w:rsid w:val="00632A3D"/>
    <w:rsid w:val="00634335"/>
    <w:rsid w:val="0063487E"/>
    <w:rsid w:val="0063543D"/>
    <w:rsid w:val="00635A8F"/>
    <w:rsid w:val="00637C10"/>
    <w:rsid w:val="00637D69"/>
    <w:rsid w:val="00640439"/>
    <w:rsid w:val="0064147E"/>
    <w:rsid w:val="006418A6"/>
    <w:rsid w:val="006439C3"/>
    <w:rsid w:val="006464F0"/>
    <w:rsid w:val="00646D2D"/>
    <w:rsid w:val="00647114"/>
    <w:rsid w:val="006514C8"/>
    <w:rsid w:val="00652407"/>
    <w:rsid w:val="00653883"/>
    <w:rsid w:val="0065397B"/>
    <w:rsid w:val="00655D06"/>
    <w:rsid w:val="0065624B"/>
    <w:rsid w:val="00656FB3"/>
    <w:rsid w:val="00662FCC"/>
    <w:rsid w:val="006649E9"/>
    <w:rsid w:val="00664C74"/>
    <w:rsid w:val="006660FE"/>
    <w:rsid w:val="006677E9"/>
    <w:rsid w:val="00673EDE"/>
    <w:rsid w:val="00676360"/>
    <w:rsid w:val="0067664F"/>
    <w:rsid w:val="00677809"/>
    <w:rsid w:val="0068250A"/>
    <w:rsid w:val="0068352F"/>
    <w:rsid w:val="00683AEE"/>
    <w:rsid w:val="00684181"/>
    <w:rsid w:val="00684FE8"/>
    <w:rsid w:val="0068565F"/>
    <w:rsid w:val="0068795A"/>
    <w:rsid w:val="006912E9"/>
    <w:rsid w:val="00691E60"/>
    <w:rsid w:val="0069257F"/>
    <w:rsid w:val="00692884"/>
    <w:rsid w:val="00696CE2"/>
    <w:rsid w:val="0069773D"/>
    <w:rsid w:val="006A00D2"/>
    <w:rsid w:val="006A323F"/>
    <w:rsid w:val="006A5F0D"/>
    <w:rsid w:val="006A72E0"/>
    <w:rsid w:val="006A7557"/>
    <w:rsid w:val="006B30D0"/>
    <w:rsid w:val="006B6078"/>
    <w:rsid w:val="006C00F1"/>
    <w:rsid w:val="006C3538"/>
    <w:rsid w:val="006C3D95"/>
    <w:rsid w:val="006C7E14"/>
    <w:rsid w:val="006D0540"/>
    <w:rsid w:val="006D2CE1"/>
    <w:rsid w:val="006D3E93"/>
    <w:rsid w:val="006D3F53"/>
    <w:rsid w:val="006D4062"/>
    <w:rsid w:val="006D722D"/>
    <w:rsid w:val="006E5C86"/>
    <w:rsid w:val="006E70C9"/>
    <w:rsid w:val="006F1DAC"/>
    <w:rsid w:val="006F27D0"/>
    <w:rsid w:val="006F2A36"/>
    <w:rsid w:val="006F2CBD"/>
    <w:rsid w:val="006F4E2B"/>
    <w:rsid w:val="006F508A"/>
    <w:rsid w:val="006F7B05"/>
    <w:rsid w:val="00701116"/>
    <w:rsid w:val="00702179"/>
    <w:rsid w:val="0070462E"/>
    <w:rsid w:val="007053A2"/>
    <w:rsid w:val="007059D9"/>
    <w:rsid w:val="00706DF8"/>
    <w:rsid w:val="007079D8"/>
    <w:rsid w:val="0071174C"/>
    <w:rsid w:val="00713C44"/>
    <w:rsid w:val="007140C4"/>
    <w:rsid w:val="00720ACE"/>
    <w:rsid w:val="0073211F"/>
    <w:rsid w:val="007340A3"/>
    <w:rsid w:val="00734586"/>
    <w:rsid w:val="00734A5B"/>
    <w:rsid w:val="007351DD"/>
    <w:rsid w:val="00735558"/>
    <w:rsid w:val="007360BB"/>
    <w:rsid w:val="00736A04"/>
    <w:rsid w:val="00737D99"/>
    <w:rsid w:val="0074026F"/>
    <w:rsid w:val="00741D14"/>
    <w:rsid w:val="007429F6"/>
    <w:rsid w:val="00743510"/>
    <w:rsid w:val="00744E76"/>
    <w:rsid w:val="007458A6"/>
    <w:rsid w:val="007464A3"/>
    <w:rsid w:val="00746A78"/>
    <w:rsid w:val="007478FA"/>
    <w:rsid w:val="007510CC"/>
    <w:rsid w:val="00752BAF"/>
    <w:rsid w:val="007548AA"/>
    <w:rsid w:val="00756639"/>
    <w:rsid w:val="00762673"/>
    <w:rsid w:val="007657EC"/>
    <w:rsid w:val="00765EA3"/>
    <w:rsid w:val="007670CA"/>
    <w:rsid w:val="00771E26"/>
    <w:rsid w:val="00772C76"/>
    <w:rsid w:val="0077324F"/>
    <w:rsid w:val="00774DA4"/>
    <w:rsid w:val="00777614"/>
    <w:rsid w:val="00780CB1"/>
    <w:rsid w:val="00780D6D"/>
    <w:rsid w:val="00780DA5"/>
    <w:rsid w:val="0078131D"/>
    <w:rsid w:val="007817D3"/>
    <w:rsid w:val="00781D61"/>
    <w:rsid w:val="00781F0F"/>
    <w:rsid w:val="00782E90"/>
    <w:rsid w:val="00784A9E"/>
    <w:rsid w:val="00786770"/>
    <w:rsid w:val="00792927"/>
    <w:rsid w:val="00792A50"/>
    <w:rsid w:val="007930C1"/>
    <w:rsid w:val="0079377C"/>
    <w:rsid w:val="0079386C"/>
    <w:rsid w:val="00793C09"/>
    <w:rsid w:val="00794A4D"/>
    <w:rsid w:val="007957EF"/>
    <w:rsid w:val="00795953"/>
    <w:rsid w:val="00796198"/>
    <w:rsid w:val="00797BAE"/>
    <w:rsid w:val="007A1AEE"/>
    <w:rsid w:val="007A30A5"/>
    <w:rsid w:val="007A3F3C"/>
    <w:rsid w:val="007A59E9"/>
    <w:rsid w:val="007B253F"/>
    <w:rsid w:val="007B600E"/>
    <w:rsid w:val="007C027F"/>
    <w:rsid w:val="007C1FC4"/>
    <w:rsid w:val="007C3FD0"/>
    <w:rsid w:val="007C4981"/>
    <w:rsid w:val="007D43E6"/>
    <w:rsid w:val="007E0C63"/>
    <w:rsid w:val="007E3514"/>
    <w:rsid w:val="007E3A8F"/>
    <w:rsid w:val="007E3F1D"/>
    <w:rsid w:val="007E4AF3"/>
    <w:rsid w:val="007E50F4"/>
    <w:rsid w:val="007F0F4A"/>
    <w:rsid w:val="007F11B9"/>
    <w:rsid w:val="007F21EE"/>
    <w:rsid w:val="007F284F"/>
    <w:rsid w:val="007F3E26"/>
    <w:rsid w:val="007F74B1"/>
    <w:rsid w:val="00801DAC"/>
    <w:rsid w:val="008028A4"/>
    <w:rsid w:val="00803D3F"/>
    <w:rsid w:val="00806039"/>
    <w:rsid w:val="00806F9E"/>
    <w:rsid w:val="00807C75"/>
    <w:rsid w:val="008107F3"/>
    <w:rsid w:val="00811131"/>
    <w:rsid w:val="00814F8D"/>
    <w:rsid w:val="00821D7A"/>
    <w:rsid w:val="00821E4B"/>
    <w:rsid w:val="00827B40"/>
    <w:rsid w:val="00827C81"/>
    <w:rsid w:val="0083048F"/>
    <w:rsid w:val="00830747"/>
    <w:rsid w:val="00832D1C"/>
    <w:rsid w:val="008347D8"/>
    <w:rsid w:val="008359CD"/>
    <w:rsid w:val="0083632E"/>
    <w:rsid w:val="00841BF4"/>
    <w:rsid w:val="008433B4"/>
    <w:rsid w:val="00847F39"/>
    <w:rsid w:val="00852222"/>
    <w:rsid w:val="008527CC"/>
    <w:rsid w:val="00854747"/>
    <w:rsid w:val="00857507"/>
    <w:rsid w:val="00860B61"/>
    <w:rsid w:val="008626C1"/>
    <w:rsid w:val="008645F2"/>
    <w:rsid w:val="0086462B"/>
    <w:rsid w:val="00864790"/>
    <w:rsid w:val="008673B1"/>
    <w:rsid w:val="00867873"/>
    <w:rsid w:val="00867C00"/>
    <w:rsid w:val="00867C87"/>
    <w:rsid w:val="0087026E"/>
    <w:rsid w:val="008711A1"/>
    <w:rsid w:val="00872F60"/>
    <w:rsid w:val="0087415D"/>
    <w:rsid w:val="008768CA"/>
    <w:rsid w:val="00881287"/>
    <w:rsid w:val="0088473C"/>
    <w:rsid w:val="00885003"/>
    <w:rsid w:val="0088683E"/>
    <w:rsid w:val="008875D5"/>
    <w:rsid w:val="00890E9C"/>
    <w:rsid w:val="008957F0"/>
    <w:rsid w:val="00896A06"/>
    <w:rsid w:val="008A0400"/>
    <w:rsid w:val="008A0C2F"/>
    <w:rsid w:val="008A3611"/>
    <w:rsid w:val="008A5AEC"/>
    <w:rsid w:val="008A5E86"/>
    <w:rsid w:val="008A614F"/>
    <w:rsid w:val="008A6D0B"/>
    <w:rsid w:val="008B5833"/>
    <w:rsid w:val="008B64E9"/>
    <w:rsid w:val="008B760F"/>
    <w:rsid w:val="008C26C1"/>
    <w:rsid w:val="008C32CE"/>
    <w:rsid w:val="008C384C"/>
    <w:rsid w:val="008C58FA"/>
    <w:rsid w:val="008C6CB3"/>
    <w:rsid w:val="008D05CF"/>
    <w:rsid w:val="008E1362"/>
    <w:rsid w:val="008E15A7"/>
    <w:rsid w:val="008E1BB2"/>
    <w:rsid w:val="008E2D68"/>
    <w:rsid w:val="008E48DE"/>
    <w:rsid w:val="008E4C55"/>
    <w:rsid w:val="008E5E0C"/>
    <w:rsid w:val="008E6756"/>
    <w:rsid w:val="008E73F4"/>
    <w:rsid w:val="008F155C"/>
    <w:rsid w:val="008F409B"/>
    <w:rsid w:val="008F44F2"/>
    <w:rsid w:val="008F4EE8"/>
    <w:rsid w:val="008F5A29"/>
    <w:rsid w:val="008F6237"/>
    <w:rsid w:val="008F7E06"/>
    <w:rsid w:val="00900B4C"/>
    <w:rsid w:val="00900BDD"/>
    <w:rsid w:val="00902662"/>
    <w:rsid w:val="0090271F"/>
    <w:rsid w:val="00902E23"/>
    <w:rsid w:val="00902F06"/>
    <w:rsid w:val="00904930"/>
    <w:rsid w:val="00905609"/>
    <w:rsid w:val="009069D2"/>
    <w:rsid w:val="00910BDA"/>
    <w:rsid w:val="00910CC8"/>
    <w:rsid w:val="00911061"/>
    <w:rsid w:val="009114D7"/>
    <w:rsid w:val="009121A5"/>
    <w:rsid w:val="0091348E"/>
    <w:rsid w:val="009143D8"/>
    <w:rsid w:val="00914A6B"/>
    <w:rsid w:val="00915179"/>
    <w:rsid w:val="009153CE"/>
    <w:rsid w:val="00915BCF"/>
    <w:rsid w:val="00915FE8"/>
    <w:rsid w:val="00917CCB"/>
    <w:rsid w:val="00920FDA"/>
    <w:rsid w:val="0092232B"/>
    <w:rsid w:val="009225BC"/>
    <w:rsid w:val="00925B3E"/>
    <w:rsid w:val="00925FF9"/>
    <w:rsid w:val="00927C0A"/>
    <w:rsid w:val="00927DB9"/>
    <w:rsid w:val="00933160"/>
    <w:rsid w:val="009336A3"/>
    <w:rsid w:val="00933FB0"/>
    <w:rsid w:val="00941E31"/>
    <w:rsid w:val="00942CF0"/>
    <w:rsid w:val="00942EC2"/>
    <w:rsid w:val="0094325B"/>
    <w:rsid w:val="00943530"/>
    <w:rsid w:val="00946058"/>
    <w:rsid w:val="00946F44"/>
    <w:rsid w:val="00947821"/>
    <w:rsid w:val="00950BF5"/>
    <w:rsid w:val="0095118F"/>
    <w:rsid w:val="009512B1"/>
    <w:rsid w:val="009538D3"/>
    <w:rsid w:val="00955378"/>
    <w:rsid w:val="0095596A"/>
    <w:rsid w:val="00961D07"/>
    <w:rsid w:val="0096550E"/>
    <w:rsid w:val="009663E3"/>
    <w:rsid w:val="00967D98"/>
    <w:rsid w:val="009718F7"/>
    <w:rsid w:val="0097235B"/>
    <w:rsid w:val="009734AB"/>
    <w:rsid w:val="00976D6B"/>
    <w:rsid w:val="00976D85"/>
    <w:rsid w:val="00977508"/>
    <w:rsid w:val="00982A7B"/>
    <w:rsid w:val="0098337A"/>
    <w:rsid w:val="0098388D"/>
    <w:rsid w:val="00986FCB"/>
    <w:rsid w:val="00987372"/>
    <w:rsid w:val="009878E5"/>
    <w:rsid w:val="00991E98"/>
    <w:rsid w:val="00992D84"/>
    <w:rsid w:val="009A1766"/>
    <w:rsid w:val="009A1FA4"/>
    <w:rsid w:val="009A258E"/>
    <w:rsid w:val="009A33AC"/>
    <w:rsid w:val="009A3DE4"/>
    <w:rsid w:val="009A5926"/>
    <w:rsid w:val="009A6A0F"/>
    <w:rsid w:val="009A7E40"/>
    <w:rsid w:val="009B43B7"/>
    <w:rsid w:val="009B5C71"/>
    <w:rsid w:val="009B5E05"/>
    <w:rsid w:val="009B5ED2"/>
    <w:rsid w:val="009B61B0"/>
    <w:rsid w:val="009B630A"/>
    <w:rsid w:val="009B6952"/>
    <w:rsid w:val="009C0C97"/>
    <w:rsid w:val="009C159E"/>
    <w:rsid w:val="009C23AA"/>
    <w:rsid w:val="009C3F50"/>
    <w:rsid w:val="009D053B"/>
    <w:rsid w:val="009D0561"/>
    <w:rsid w:val="009D20EF"/>
    <w:rsid w:val="009D2D6D"/>
    <w:rsid w:val="009D573A"/>
    <w:rsid w:val="009D5BF2"/>
    <w:rsid w:val="009D6C77"/>
    <w:rsid w:val="009D6F8D"/>
    <w:rsid w:val="009E050D"/>
    <w:rsid w:val="009E1157"/>
    <w:rsid w:val="009E297D"/>
    <w:rsid w:val="009E465F"/>
    <w:rsid w:val="009E4EC1"/>
    <w:rsid w:val="009E5F1F"/>
    <w:rsid w:val="009F06CF"/>
    <w:rsid w:val="009F37B7"/>
    <w:rsid w:val="009F3E20"/>
    <w:rsid w:val="009F3F9E"/>
    <w:rsid w:val="00A007F8"/>
    <w:rsid w:val="00A010C4"/>
    <w:rsid w:val="00A039D1"/>
    <w:rsid w:val="00A049F5"/>
    <w:rsid w:val="00A059BC"/>
    <w:rsid w:val="00A10210"/>
    <w:rsid w:val="00A10F02"/>
    <w:rsid w:val="00A125EA"/>
    <w:rsid w:val="00A14829"/>
    <w:rsid w:val="00A14ADE"/>
    <w:rsid w:val="00A164B4"/>
    <w:rsid w:val="00A1672A"/>
    <w:rsid w:val="00A173B1"/>
    <w:rsid w:val="00A17EED"/>
    <w:rsid w:val="00A21021"/>
    <w:rsid w:val="00A212D3"/>
    <w:rsid w:val="00A242B4"/>
    <w:rsid w:val="00A244A6"/>
    <w:rsid w:val="00A25EF6"/>
    <w:rsid w:val="00A26956"/>
    <w:rsid w:val="00A27486"/>
    <w:rsid w:val="00A30350"/>
    <w:rsid w:val="00A30C7F"/>
    <w:rsid w:val="00A323DB"/>
    <w:rsid w:val="00A3285A"/>
    <w:rsid w:val="00A343B2"/>
    <w:rsid w:val="00A34AAC"/>
    <w:rsid w:val="00A41B29"/>
    <w:rsid w:val="00A4297B"/>
    <w:rsid w:val="00A42D24"/>
    <w:rsid w:val="00A4385F"/>
    <w:rsid w:val="00A4584D"/>
    <w:rsid w:val="00A458A6"/>
    <w:rsid w:val="00A47F9F"/>
    <w:rsid w:val="00A50CC6"/>
    <w:rsid w:val="00A531BD"/>
    <w:rsid w:val="00A53724"/>
    <w:rsid w:val="00A56066"/>
    <w:rsid w:val="00A57BD3"/>
    <w:rsid w:val="00A60C1A"/>
    <w:rsid w:val="00A60D45"/>
    <w:rsid w:val="00A60FF9"/>
    <w:rsid w:val="00A6276F"/>
    <w:rsid w:val="00A644FA"/>
    <w:rsid w:val="00A64700"/>
    <w:rsid w:val="00A65BCE"/>
    <w:rsid w:val="00A6785A"/>
    <w:rsid w:val="00A73129"/>
    <w:rsid w:val="00A733E5"/>
    <w:rsid w:val="00A753EC"/>
    <w:rsid w:val="00A760C1"/>
    <w:rsid w:val="00A76B69"/>
    <w:rsid w:val="00A81343"/>
    <w:rsid w:val="00A81700"/>
    <w:rsid w:val="00A82346"/>
    <w:rsid w:val="00A82561"/>
    <w:rsid w:val="00A82750"/>
    <w:rsid w:val="00A83325"/>
    <w:rsid w:val="00A8369C"/>
    <w:rsid w:val="00A83965"/>
    <w:rsid w:val="00A855D0"/>
    <w:rsid w:val="00A87304"/>
    <w:rsid w:val="00A917B3"/>
    <w:rsid w:val="00A9298D"/>
    <w:rsid w:val="00A92BA1"/>
    <w:rsid w:val="00A93DA3"/>
    <w:rsid w:val="00A95A32"/>
    <w:rsid w:val="00A96489"/>
    <w:rsid w:val="00A97699"/>
    <w:rsid w:val="00AA0313"/>
    <w:rsid w:val="00AA11D1"/>
    <w:rsid w:val="00AA3A85"/>
    <w:rsid w:val="00AA6CF6"/>
    <w:rsid w:val="00AA6F24"/>
    <w:rsid w:val="00AA7B44"/>
    <w:rsid w:val="00AB05BF"/>
    <w:rsid w:val="00AB0869"/>
    <w:rsid w:val="00AB0DEF"/>
    <w:rsid w:val="00AB4A5D"/>
    <w:rsid w:val="00AB5E00"/>
    <w:rsid w:val="00AC1017"/>
    <w:rsid w:val="00AC16C3"/>
    <w:rsid w:val="00AC1B37"/>
    <w:rsid w:val="00AC6BC6"/>
    <w:rsid w:val="00AD0A30"/>
    <w:rsid w:val="00AD39C6"/>
    <w:rsid w:val="00AD44F5"/>
    <w:rsid w:val="00AE0CAE"/>
    <w:rsid w:val="00AE26EE"/>
    <w:rsid w:val="00AE5386"/>
    <w:rsid w:val="00AE5503"/>
    <w:rsid w:val="00AE57E3"/>
    <w:rsid w:val="00AE65E2"/>
    <w:rsid w:val="00AE77EC"/>
    <w:rsid w:val="00AF1341"/>
    <w:rsid w:val="00AF1460"/>
    <w:rsid w:val="00AF1C96"/>
    <w:rsid w:val="00AF25B5"/>
    <w:rsid w:val="00AF5A4F"/>
    <w:rsid w:val="00B01CD4"/>
    <w:rsid w:val="00B03C2C"/>
    <w:rsid w:val="00B0430C"/>
    <w:rsid w:val="00B0580F"/>
    <w:rsid w:val="00B1027C"/>
    <w:rsid w:val="00B13FFD"/>
    <w:rsid w:val="00B148CF"/>
    <w:rsid w:val="00B15141"/>
    <w:rsid w:val="00B1514F"/>
    <w:rsid w:val="00B15449"/>
    <w:rsid w:val="00B16B31"/>
    <w:rsid w:val="00B20F2A"/>
    <w:rsid w:val="00B21D0F"/>
    <w:rsid w:val="00B322FD"/>
    <w:rsid w:val="00B35DD5"/>
    <w:rsid w:val="00B404D3"/>
    <w:rsid w:val="00B40EB2"/>
    <w:rsid w:val="00B40EF0"/>
    <w:rsid w:val="00B42153"/>
    <w:rsid w:val="00B436BA"/>
    <w:rsid w:val="00B43CF5"/>
    <w:rsid w:val="00B44ED1"/>
    <w:rsid w:val="00B465BE"/>
    <w:rsid w:val="00B46E4A"/>
    <w:rsid w:val="00B471A4"/>
    <w:rsid w:val="00B471DE"/>
    <w:rsid w:val="00B47261"/>
    <w:rsid w:val="00B5338B"/>
    <w:rsid w:val="00B534E8"/>
    <w:rsid w:val="00B54DBD"/>
    <w:rsid w:val="00B55217"/>
    <w:rsid w:val="00B55B76"/>
    <w:rsid w:val="00B561A3"/>
    <w:rsid w:val="00B56D6D"/>
    <w:rsid w:val="00B613E6"/>
    <w:rsid w:val="00B62934"/>
    <w:rsid w:val="00B638CD"/>
    <w:rsid w:val="00B705C2"/>
    <w:rsid w:val="00B743F4"/>
    <w:rsid w:val="00B75FA3"/>
    <w:rsid w:val="00B8027A"/>
    <w:rsid w:val="00B80D4A"/>
    <w:rsid w:val="00B8115D"/>
    <w:rsid w:val="00B81A25"/>
    <w:rsid w:val="00B81A7B"/>
    <w:rsid w:val="00B8400B"/>
    <w:rsid w:val="00B863D6"/>
    <w:rsid w:val="00B93086"/>
    <w:rsid w:val="00B9354F"/>
    <w:rsid w:val="00B93AB4"/>
    <w:rsid w:val="00B940FA"/>
    <w:rsid w:val="00B96CD6"/>
    <w:rsid w:val="00B978AD"/>
    <w:rsid w:val="00BA19ED"/>
    <w:rsid w:val="00BA4B8D"/>
    <w:rsid w:val="00BA6FD4"/>
    <w:rsid w:val="00BA759B"/>
    <w:rsid w:val="00BB0AD4"/>
    <w:rsid w:val="00BB5A11"/>
    <w:rsid w:val="00BB5BF7"/>
    <w:rsid w:val="00BB7A47"/>
    <w:rsid w:val="00BC0F7D"/>
    <w:rsid w:val="00BC1057"/>
    <w:rsid w:val="00BC5164"/>
    <w:rsid w:val="00BC6FBA"/>
    <w:rsid w:val="00BC768B"/>
    <w:rsid w:val="00BC78C3"/>
    <w:rsid w:val="00BD0B27"/>
    <w:rsid w:val="00BD150B"/>
    <w:rsid w:val="00BD2601"/>
    <w:rsid w:val="00BD3A86"/>
    <w:rsid w:val="00BD5832"/>
    <w:rsid w:val="00BD6A2B"/>
    <w:rsid w:val="00BD7B96"/>
    <w:rsid w:val="00BD7D31"/>
    <w:rsid w:val="00BE1C05"/>
    <w:rsid w:val="00BE2C6E"/>
    <w:rsid w:val="00BE3255"/>
    <w:rsid w:val="00BE6EE0"/>
    <w:rsid w:val="00BE7BF9"/>
    <w:rsid w:val="00BE7F66"/>
    <w:rsid w:val="00BF1196"/>
    <w:rsid w:val="00BF128E"/>
    <w:rsid w:val="00BF3EE0"/>
    <w:rsid w:val="00BF4BE7"/>
    <w:rsid w:val="00BF6334"/>
    <w:rsid w:val="00C04598"/>
    <w:rsid w:val="00C056E8"/>
    <w:rsid w:val="00C05D91"/>
    <w:rsid w:val="00C074DD"/>
    <w:rsid w:val="00C079CA"/>
    <w:rsid w:val="00C10CF4"/>
    <w:rsid w:val="00C1416B"/>
    <w:rsid w:val="00C1496A"/>
    <w:rsid w:val="00C20500"/>
    <w:rsid w:val="00C219EA"/>
    <w:rsid w:val="00C21D11"/>
    <w:rsid w:val="00C21FB3"/>
    <w:rsid w:val="00C2376D"/>
    <w:rsid w:val="00C31D14"/>
    <w:rsid w:val="00C33079"/>
    <w:rsid w:val="00C33A22"/>
    <w:rsid w:val="00C33F62"/>
    <w:rsid w:val="00C347CB"/>
    <w:rsid w:val="00C34CB9"/>
    <w:rsid w:val="00C3699C"/>
    <w:rsid w:val="00C3789B"/>
    <w:rsid w:val="00C410BD"/>
    <w:rsid w:val="00C45231"/>
    <w:rsid w:val="00C45A9A"/>
    <w:rsid w:val="00C46CCE"/>
    <w:rsid w:val="00C50146"/>
    <w:rsid w:val="00C524DD"/>
    <w:rsid w:val="00C52ABA"/>
    <w:rsid w:val="00C551FF"/>
    <w:rsid w:val="00C5539E"/>
    <w:rsid w:val="00C57815"/>
    <w:rsid w:val="00C61F33"/>
    <w:rsid w:val="00C62474"/>
    <w:rsid w:val="00C62DD5"/>
    <w:rsid w:val="00C63D55"/>
    <w:rsid w:val="00C64F48"/>
    <w:rsid w:val="00C65B30"/>
    <w:rsid w:val="00C65D26"/>
    <w:rsid w:val="00C67350"/>
    <w:rsid w:val="00C67AFB"/>
    <w:rsid w:val="00C711A9"/>
    <w:rsid w:val="00C72712"/>
    <w:rsid w:val="00C72833"/>
    <w:rsid w:val="00C76E27"/>
    <w:rsid w:val="00C77F08"/>
    <w:rsid w:val="00C80F1D"/>
    <w:rsid w:val="00C810A0"/>
    <w:rsid w:val="00C8189E"/>
    <w:rsid w:val="00C82811"/>
    <w:rsid w:val="00C85822"/>
    <w:rsid w:val="00C8682C"/>
    <w:rsid w:val="00C878D6"/>
    <w:rsid w:val="00C91962"/>
    <w:rsid w:val="00C93E90"/>
    <w:rsid w:val="00C93F40"/>
    <w:rsid w:val="00C9434E"/>
    <w:rsid w:val="00C94F98"/>
    <w:rsid w:val="00C960CB"/>
    <w:rsid w:val="00CA072D"/>
    <w:rsid w:val="00CA2596"/>
    <w:rsid w:val="00CA2B5A"/>
    <w:rsid w:val="00CA3073"/>
    <w:rsid w:val="00CA3D0C"/>
    <w:rsid w:val="00CA50FE"/>
    <w:rsid w:val="00CA5EFF"/>
    <w:rsid w:val="00CB1100"/>
    <w:rsid w:val="00CB14EE"/>
    <w:rsid w:val="00CB4648"/>
    <w:rsid w:val="00CC16E1"/>
    <w:rsid w:val="00CD0AC8"/>
    <w:rsid w:val="00CD3493"/>
    <w:rsid w:val="00CD43F4"/>
    <w:rsid w:val="00CE0502"/>
    <w:rsid w:val="00CE3A04"/>
    <w:rsid w:val="00CF298F"/>
    <w:rsid w:val="00CF5FDE"/>
    <w:rsid w:val="00CF7B09"/>
    <w:rsid w:val="00D01203"/>
    <w:rsid w:val="00D043D6"/>
    <w:rsid w:val="00D0530C"/>
    <w:rsid w:val="00D05CD0"/>
    <w:rsid w:val="00D06222"/>
    <w:rsid w:val="00D07810"/>
    <w:rsid w:val="00D07D9E"/>
    <w:rsid w:val="00D07E91"/>
    <w:rsid w:val="00D100F7"/>
    <w:rsid w:val="00D106AB"/>
    <w:rsid w:val="00D12E3A"/>
    <w:rsid w:val="00D177C5"/>
    <w:rsid w:val="00D25709"/>
    <w:rsid w:val="00D33947"/>
    <w:rsid w:val="00D343E2"/>
    <w:rsid w:val="00D35A4A"/>
    <w:rsid w:val="00D36FF0"/>
    <w:rsid w:val="00D4186B"/>
    <w:rsid w:val="00D453F7"/>
    <w:rsid w:val="00D469F2"/>
    <w:rsid w:val="00D52288"/>
    <w:rsid w:val="00D54639"/>
    <w:rsid w:val="00D55554"/>
    <w:rsid w:val="00D55CA8"/>
    <w:rsid w:val="00D56446"/>
    <w:rsid w:val="00D57972"/>
    <w:rsid w:val="00D62544"/>
    <w:rsid w:val="00D62E2A"/>
    <w:rsid w:val="00D6354B"/>
    <w:rsid w:val="00D63FD7"/>
    <w:rsid w:val="00D64014"/>
    <w:rsid w:val="00D658A3"/>
    <w:rsid w:val="00D67592"/>
    <w:rsid w:val="00D675A9"/>
    <w:rsid w:val="00D70B47"/>
    <w:rsid w:val="00D722B8"/>
    <w:rsid w:val="00D7304A"/>
    <w:rsid w:val="00D738D6"/>
    <w:rsid w:val="00D75457"/>
    <w:rsid w:val="00D755EB"/>
    <w:rsid w:val="00D76048"/>
    <w:rsid w:val="00D77E4C"/>
    <w:rsid w:val="00D80009"/>
    <w:rsid w:val="00D80170"/>
    <w:rsid w:val="00D82722"/>
    <w:rsid w:val="00D82E6F"/>
    <w:rsid w:val="00D84618"/>
    <w:rsid w:val="00D84BE3"/>
    <w:rsid w:val="00D87E00"/>
    <w:rsid w:val="00D9096A"/>
    <w:rsid w:val="00D912AF"/>
    <w:rsid w:val="00D9134D"/>
    <w:rsid w:val="00D92294"/>
    <w:rsid w:val="00D94006"/>
    <w:rsid w:val="00D949CB"/>
    <w:rsid w:val="00D97101"/>
    <w:rsid w:val="00DA134E"/>
    <w:rsid w:val="00DA487E"/>
    <w:rsid w:val="00DA7A03"/>
    <w:rsid w:val="00DB1818"/>
    <w:rsid w:val="00DB3013"/>
    <w:rsid w:val="00DB5AAC"/>
    <w:rsid w:val="00DB63F3"/>
    <w:rsid w:val="00DC309B"/>
    <w:rsid w:val="00DC44BF"/>
    <w:rsid w:val="00DC4DA2"/>
    <w:rsid w:val="00DC7105"/>
    <w:rsid w:val="00DD052F"/>
    <w:rsid w:val="00DD3B7C"/>
    <w:rsid w:val="00DD4C17"/>
    <w:rsid w:val="00DD74A5"/>
    <w:rsid w:val="00DF05EB"/>
    <w:rsid w:val="00DF1BEA"/>
    <w:rsid w:val="00DF2B1F"/>
    <w:rsid w:val="00DF44C2"/>
    <w:rsid w:val="00DF45C7"/>
    <w:rsid w:val="00DF6076"/>
    <w:rsid w:val="00DF62CD"/>
    <w:rsid w:val="00E03479"/>
    <w:rsid w:val="00E068CD"/>
    <w:rsid w:val="00E07A4A"/>
    <w:rsid w:val="00E12118"/>
    <w:rsid w:val="00E12647"/>
    <w:rsid w:val="00E12F71"/>
    <w:rsid w:val="00E141E5"/>
    <w:rsid w:val="00E16509"/>
    <w:rsid w:val="00E2004E"/>
    <w:rsid w:val="00E20C98"/>
    <w:rsid w:val="00E217AA"/>
    <w:rsid w:val="00E23896"/>
    <w:rsid w:val="00E277E8"/>
    <w:rsid w:val="00E30EAB"/>
    <w:rsid w:val="00E32A94"/>
    <w:rsid w:val="00E36174"/>
    <w:rsid w:val="00E36FC9"/>
    <w:rsid w:val="00E43340"/>
    <w:rsid w:val="00E44582"/>
    <w:rsid w:val="00E44866"/>
    <w:rsid w:val="00E4494B"/>
    <w:rsid w:val="00E5196F"/>
    <w:rsid w:val="00E528DB"/>
    <w:rsid w:val="00E545AD"/>
    <w:rsid w:val="00E6065D"/>
    <w:rsid w:val="00E60D74"/>
    <w:rsid w:val="00E618EF"/>
    <w:rsid w:val="00E62025"/>
    <w:rsid w:val="00E63511"/>
    <w:rsid w:val="00E63D25"/>
    <w:rsid w:val="00E649ED"/>
    <w:rsid w:val="00E65A87"/>
    <w:rsid w:val="00E673CA"/>
    <w:rsid w:val="00E70C75"/>
    <w:rsid w:val="00E7163A"/>
    <w:rsid w:val="00E7328A"/>
    <w:rsid w:val="00E75B91"/>
    <w:rsid w:val="00E75F91"/>
    <w:rsid w:val="00E76F26"/>
    <w:rsid w:val="00E77645"/>
    <w:rsid w:val="00E8078A"/>
    <w:rsid w:val="00E80836"/>
    <w:rsid w:val="00E87DB1"/>
    <w:rsid w:val="00E9194F"/>
    <w:rsid w:val="00E9455D"/>
    <w:rsid w:val="00E97AB6"/>
    <w:rsid w:val="00EA15B0"/>
    <w:rsid w:val="00EA2865"/>
    <w:rsid w:val="00EA46A7"/>
    <w:rsid w:val="00EA5EA7"/>
    <w:rsid w:val="00EA6248"/>
    <w:rsid w:val="00EA7FC3"/>
    <w:rsid w:val="00EB0AD7"/>
    <w:rsid w:val="00EB46A4"/>
    <w:rsid w:val="00EC16A7"/>
    <w:rsid w:val="00EC291C"/>
    <w:rsid w:val="00EC3E91"/>
    <w:rsid w:val="00EC4A25"/>
    <w:rsid w:val="00EC645B"/>
    <w:rsid w:val="00ED052F"/>
    <w:rsid w:val="00ED14E2"/>
    <w:rsid w:val="00ED2A63"/>
    <w:rsid w:val="00ED2C7B"/>
    <w:rsid w:val="00ED2E0D"/>
    <w:rsid w:val="00ED2ED8"/>
    <w:rsid w:val="00ED5612"/>
    <w:rsid w:val="00ED7BEF"/>
    <w:rsid w:val="00EE19F6"/>
    <w:rsid w:val="00EE3BDA"/>
    <w:rsid w:val="00EF156A"/>
    <w:rsid w:val="00EF1AEE"/>
    <w:rsid w:val="00EF4E23"/>
    <w:rsid w:val="00EF608C"/>
    <w:rsid w:val="00F00237"/>
    <w:rsid w:val="00F008A9"/>
    <w:rsid w:val="00F025A2"/>
    <w:rsid w:val="00F04712"/>
    <w:rsid w:val="00F12D8A"/>
    <w:rsid w:val="00F12F5A"/>
    <w:rsid w:val="00F13360"/>
    <w:rsid w:val="00F136E2"/>
    <w:rsid w:val="00F13BAF"/>
    <w:rsid w:val="00F17DE7"/>
    <w:rsid w:val="00F22EC7"/>
    <w:rsid w:val="00F23EE6"/>
    <w:rsid w:val="00F23F95"/>
    <w:rsid w:val="00F2535D"/>
    <w:rsid w:val="00F325C8"/>
    <w:rsid w:val="00F32900"/>
    <w:rsid w:val="00F3461C"/>
    <w:rsid w:val="00F37FE2"/>
    <w:rsid w:val="00F40043"/>
    <w:rsid w:val="00F41718"/>
    <w:rsid w:val="00F440AF"/>
    <w:rsid w:val="00F44A93"/>
    <w:rsid w:val="00F45448"/>
    <w:rsid w:val="00F45A10"/>
    <w:rsid w:val="00F4756E"/>
    <w:rsid w:val="00F47779"/>
    <w:rsid w:val="00F52371"/>
    <w:rsid w:val="00F52C67"/>
    <w:rsid w:val="00F52E3E"/>
    <w:rsid w:val="00F53C9C"/>
    <w:rsid w:val="00F545AC"/>
    <w:rsid w:val="00F60CA7"/>
    <w:rsid w:val="00F61B96"/>
    <w:rsid w:val="00F620A7"/>
    <w:rsid w:val="00F62D34"/>
    <w:rsid w:val="00F653B8"/>
    <w:rsid w:val="00F712FB"/>
    <w:rsid w:val="00F71E33"/>
    <w:rsid w:val="00F72F03"/>
    <w:rsid w:val="00F74C59"/>
    <w:rsid w:val="00F77509"/>
    <w:rsid w:val="00F777C3"/>
    <w:rsid w:val="00F77B93"/>
    <w:rsid w:val="00F836FA"/>
    <w:rsid w:val="00F87780"/>
    <w:rsid w:val="00F9008D"/>
    <w:rsid w:val="00F953BF"/>
    <w:rsid w:val="00F97552"/>
    <w:rsid w:val="00F97EB3"/>
    <w:rsid w:val="00FA1266"/>
    <w:rsid w:val="00FA16E9"/>
    <w:rsid w:val="00FA3B1B"/>
    <w:rsid w:val="00FB177E"/>
    <w:rsid w:val="00FB2DA7"/>
    <w:rsid w:val="00FB3053"/>
    <w:rsid w:val="00FB4B6E"/>
    <w:rsid w:val="00FB4F15"/>
    <w:rsid w:val="00FB7632"/>
    <w:rsid w:val="00FC1192"/>
    <w:rsid w:val="00FC2F9A"/>
    <w:rsid w:val="00FC4677"/>
    <w:rsid w:val="00FC7526"/>
    <w:rsid w:val="00FD05F6"/>
    <w:rsid w:val="00FD28FF"/>
    <w:rsid w:val="00FD46D7"/>
    <w:rsid w:val="00FD5F6E"/>
    <w:rsid w:val="00FE199E"/>
    <w:rsid w:val="00FE22B0"/>
    <w:rsid w:val="00FE4BF1"/>
    <w:rsid w:val="00FF40B8"/>
    <w:rsid w:val="00FF7F04"/>
    <w:rsid w:val="2E97279B"/>
    <w:rsid w:val="3B5678E0"/>
    <w:rsid w:val="5BF2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B66100"/>
  <w15:docId w15:val="{54E85CD2-F4F2-446E-8624-E8A8CF05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a">
    <w:name w:val="批注主题 字符"/>
    <w:basedOn w:val="a4"/>
    <w:link w:val="a9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w@chinatelecom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iaxu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37C96-31E3-472C-AC22-CC87264F0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3</Pages>
  <Words>870</Words>
  <Characters>4961</Characters>
  <Application>Microsoft Office Word</Application>
  <DocSecurity>0</DocSecurity>
  <Lines>41</Lines>
  <Paragraphs>11</Paragraphs>
  <ScaleCrop>false</ScaleCrop>
  <Company>ETSI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keywords/>
  <dc:description/>
  <cp:lastModifiedBy>齐文</cp:lastModifiedBy>
  <cp:revision>12</cp:revision>
  <cp:lastPrinted>2019-02-25T14:05:00Z</cp:lastPrinted>
  <dcterms:created xsi:type="dcterms:W3CDTF">2022-11-01T06:51:00Z</dcterms:created>
  <dcterms:modified xsi:type="dcterms:W3CDTF">2022-11-04T15:02:00Z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CFB1086DE6BA4EA29ABAED84E49CF445</vt:lpwstr>
  </property>
</Properties>
</file>